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F9931" w14:textId="21D75073" w:rsidR="00C9134B" w:rsidRPr="00EA1610" w:rsidRDefault="00EA1610" w:rsidP="00C9134B">
      <w:pPr>
        <w:spacing w:line="240" w:lineRule="auto"/>
        <w:contextualSpacing/>
        <w:rPr>
          <w:rFonts w:ascii="Arial" w:hAnsi="Arial" w:cs="Arial"/>
          <w:b/>
          <w:sz w:val="18"/>
          <w:szCs w:val="18"/>
          <w:lang w:val="it-CH"/>
        </w:rPr>
      </w:pPr>
      <w:r w:rsidRPr="00EA1610">
        <w:rPr>
          <w:rFonts w:ascii="Arial" w:hAnsi="Arial" w:cs="Arial"/>
          <w:b/>
          <w:sz w:val="18"/>
          <w:szCs w:val="18"/>
          <w:lang w:val="it-CH"/>
        </w:rPr>
        <w:t>[Mandant.Vorname]</w:t>
      </w:r>
      <w:r w:rsidRPr="00EA1610">
        <w:rPr>
          <w:rFonts w:ascii="Arial" w:hAnsi="Arial" w:cs="Arial"/>
          <w:b/>
          <w:sz w:val="18"/>
          <w:szCs w:val="18"/>
          <w:lang w:val="it-CH"/>
        </w:rPr>
        <w:t xml:space="preserve"> </w:t>
      </w:r>
      <w:r w:rsidRPr="00EA1610">
        <w:rPr>
          <w:rFonts w:ascii="Arial" w:hAnsi="Arial" w:cs="Arial"/>
          <w:b/>
          <w:sz w:val="18"/>
          <w:szCs w:val="18"/>
          <w:lang w:val="it-CH"/>
        </w:rPr>
        <w:t>[Mandant.Vorname]</w:t>
      </w:r>
      <w:r w:rsidRPr="00EA1610">
        <w:rPr>
          <w:rFonts w:ascii="Arial" w:hAnsi="Arial" w:cs="Arial"/>
          <w:b/>
          <w:sz w:val="18"/>
          <w:szCs w:val="18"/>
          <w:lang w:val="it-CH"/>
        </w:rPr>
        <w:t xml:space="preserve"> </w:t>
      </w:r>
      <w:r w:rsidRPr="00EA1610">
        <w:rPr>
          <w:rFonts w:ascii="Arial" w:hAnsi="Arial" w:cs="Arial"/>
          <w:b/>
          <w:sz w:val="18"/>
          <w:szCs w:val="18"/>
          <w:lang w:val="it-CH"/>
        </w:rPr>
        <w:t>[Mandant.Name]</w:t>
      </w:r>
      <w:r w:rsidR="00C9134B" w:rsidRPr="00EA1610">
        <w:rPr>
          <w:rFonts w:ascii="Arial" w:hAnsi="Arial" w:cs="Arial"/>
          <w:b/>
          <w:sz w:val="18"/>
          <w:szCs w:val="18"/>
          <w:lang w:val="it-CH"/>
        </w:rPr>
        <w:tab/>
        <w:t>[Patient.PatientNr]</w:t>
      </w:r>
    </w:p>
    <w:p w14:paraId="36F4ABE4" w14:textId="09A3430C" w:rsidR="00C9134B" w:rsidRPr="00C9134B" w:rsidRDefault="00EA1610" w:rsidP="00C9134B">
      <w:pPr>
        <w:spacing w:line="240" w:lineRule="auto"/>
        <w:contextualSpacing/>
        <w:rPr>
          <w:rFonts w:ascii="Arial" w:hAnsi="Arial" w:cs="Arial"/>
          <w:sz w:val="18"/>
          <w:szCs w:val="18"/>
        </w:rPr>
      </w:pPr>
      <w:r w:rsidRPr="00EA1610">
        <w:rPr>
          <w:rFonts w:ascii="Arial" w:hAnsi="Arial" w:cs="Arial"/>
          <w:sz w:val="18"/>
          <w:szCs w:val="18"/>
        </w:rPr>
        <w:t>[</w:t>
      </w:r>
      <w:proofErr w:type="spellStart"/>
      <w:r w:rsidRPr="00EA1610">
        <w:rPr>
          <w:rFonts w:ascii="Arial" w:hAnsi="Arial" w:cs="Arial"/>
          <w:sz w:val="18"/>
          <w:szCs w:val="18"/>
        </w:rPr>
        <w:t>Mandant.TarmedSpezialität</w:t>
      </w:r>
      <w:proofErr w:type="spellEnd"/>
      <w:r w:rsidRPr="00EA1610">
        <w:rPr>
          <w:rFonts w:ascii="Arial" w:hAnsi="Arial" w:cs="Arial"/>
          <w:sz w:val="18"/>
          <w:szCs w:val="18"/>
        </w:rPr>
        <w:t>]</w:t>
      </w:r>
      <w:r w:rsidR="00C9134B" w:rsidRPr="00C9134B">
        <w:rPr>
          <w:rFonts w:ascii="Arial" w:hAnsi="Arial" w:cs="Arial"/>
          <w:sz w:val="18"/>
          <w:szCs w:val="18"/>
        </w:rPr>
        <w:tab/>
      </w:r>
      <w:r w:rsidR="00C9134B" w:rsidRPr="00C9134B">
        <w:rPr>
          <w:rFonts w:ascii="Arial" w:hAnsi="Arial" w:cs="Arial"/>
          <w:sz w:val="18"/>
          <w:szCs w:val="18"/>
        </w:rPr>
        <w:tab/>
      </w:r>
      <w:r w:rsidR="00C9134B" w:rsidRPr="00C9134B">
        <w:rPr>
          <w:rFonts w:ascii="Arial" w:hAnsi="Arial" w:cs="Arial"/>
          <w:sz w:val="18"/>
          <w:szCs w:val="18"/>
        </w:rPr>
        <w:tab/>
      </w:r>
      <w:r w:rsidR="00C9134B" w:rsidRPr="00C9134B">
        <w:rPr>
          <w:rFonts w:ascii="Arial" w:hAnsi="Arial" w:cs="Arial"/>
          <w:sz w:val="18"/>
          <w:szCs w:val="18"/>
        </w:rPr>
        <w:tab/>
      </w:r>
      <w:r w:rsidR="00C9134B" w:rsidRPr="00C9134B">
        <w:rPr>
          <w:rFonts w:ascii="Arial" w:hAnsi="Arial" w:cs="Arial"/>
          <w:b/>
          <w:sz w:val="18"/>
          <w:szCs w:val="18"/>
        </w:rPr>
        <w:t>[</w:t>
      </w:r>
      <w:proofErr w:type="spellStart"/>
      <w:r w:rsidR="00C9134B" w:rsidRPr="00C9134B">
        <w:rPr>
          <w:rFonts w:ascii="Arial" w:hAnsi="Arial" w:cs="Arial"/>
          <w:b/>
          <w:sz w:val="18"/>
          <w:szCs w:val="18"/>
        </w:rPr>
        <w:t>Patient.Name</w:t>
      </w:r>
      <w:proofErr w:type="spellEnd"/>
      <w:r w:rsidR="00C9134B" w:rsidRPr="00C9134B">
        <w:rPr>
          <w:rFonts w:ascii="Arial" w:hAnsi="Arial" w:cs="Arial"/>
          <w:b/>
          <w:sz w:val="18"/>
          <w:szCs w:val="18"/>
        </w:rPr>
        <w:t>], [</w:t>
      </w:r>
      <w:proofErr w:type="spellStart"/>
      <w:r w:rsidR="00C9134B" w:rsidRPr="00C9134B">
        <w:rPr>
          <w:rFonts w:ascii="Arial" w:hAnsi="Arial" w:cs="Arial"/>
          <w:b/>
          <w:sz w:val="18"/>
          <w:szCs w:val="18"/>
        </w:rPr>
        <w:t>Patient.Vorname</w:t>
      </w:r>
      <w:proofErr w:type="spellEnd"/>
      <w:r w:rsidR="00C9134B" w:rsidRPr="00C9134B">
        <w:rPr>
          <w:rFonts w:ascii="Arial" w:hAnsi="Arial" w:cs="Arial"/>
          <w:b/>
          <w:sz w:val="18"/>
          <w:szCs w:val="18"/>
        </w:rPr>
        <w:t>]</w:t>
      </w:r>
    </w:p>
    <w:p w14:paraId="6373216B" w14:textId="365D6607" w:rsidR="00C9134B" w:rsidRPr="00EA1610" w:rsidRDefault="00EA1610" w:rsidP="00C9134B">
      <w:pPr>
        <w:spacing w:line="240" w:lineRule="auto"/>
        <w:contextualSpacing/>
        <w:rPr>
          <w:rFonts w:ascii="Arial" w:hAnsi="Arial" w:cs="Arial"/>
          <w:sz w:val="18"/>
          <w:szCs w:val="18"/>
          <w:lang w:val="fr-CH"/>
        </w:rPr>
      </w:pPr>
      <w:r w:rsidRPr="00EA1610">
        <w:rPr>
          <w:rFonts w:ascii="Arial" w:hAnsi="Arial" w:cs="Arial"/>
          <w:sz w:val="18"/>
          <w:szCs w:val="18"/>
          <w:lang w:val="fr-CH"/>
        </w:rPr>
        <w:t>[</w:t>
      </w:r>
      <w:proofErr w:type="spellStart"/>
      <w:r w:rsidRPr="00EA1610">
        <w:rPr>
          <w:rFonts w:ascii="Arial" w:hAnsi="Arial" w:cs="Arial"/>
          <w:sz w:val="18"/>
          <w:szCs w:val="18"/>
          <w:lang w:val="fr-CH"/>
        </w:rPr>
        <w:t>Mandant.Strasse</w:t>
      </w:r>
      <w:proofErr w:type="spellEnd"/>
      <w:r w:rsidRPr="00EA1610">
        <w:rPr>
          <w:rFonts w:ascii="Arial" w:hAnsi="Arial" w:cs="Arial"/>
          <w:sz w:val="18"/>
          <w:szCs w:val="18"/>
          <w:lang w:val="fr-CH"/>
        </w:rPr>
        <w:t>]</w:t>
      </w:r>
      <w:r w:rsidR="00C9134B" w:rsidRPr="00EA1610">
        <w:rPr>
          <w:rFonts w:ascii="Arial" w:hAnsi="Arial" w:cs="Arial"/>
          <w:sz w:val="18"/>
          <w:szCs w:val="18"/>
          <w:lang w:val="fr-CH"/>
        </w:rPr>
        <w:tab/>
      </w:r>
      <w:r w:rsidR="00C9134B" w:rsidRPr="00EA1610">
        <w:rPr>
          <w:rFonts w:ascii="Arial" w:hAnsi="Arial" w:cs="Arial"/>
          <w:sz w:val="18"/>
          <w:szCs w:val="18"/>
          <w:lang w:val="fr-CH"/>
        </w:rPr>
        <w:tab/>
      </w:r>
      <w:r w:rsidR="00C9134B" w:rsidRPr="00EA1610">
        <w:rPr>
          <w:rFonts w:ascii="Arial" w:hAnsi="Arial" w:cs="Arial"/>
          <w:sz w:val="18"/>
          <w:szCs w:val="18"/>
          <w:lang w:val="fr-CH"/>
        </w:rPr>
        <w:tab/>
      </w:r>
      <w:r w:rsidR="00C9134B" w:rsidRPr="00EA1610">
        <w:rPr>
          <w:rFonts w:ascii="Arial" w:hAnsi="Arial" w:cs="Arial"/>
          <w:sz w:val="18"/>
          <w:szCs w:val="18"/>
          <w:lang w:val="fr-CH"/>
        </w:rPr>
        <w:tab/>
      </w:r>
      <w:r w:rsidR="00C9134B" w:rsidRPr="00EA1610">
        <w:rPr>
          <w:rFonts w:ascii="Arial" w:hAnsi="Arial" w:cs="Arial"/>
          <w:sz w:val="18"/>
          <w:szCs w:val="18"/>
          <w:lang w:val="fr-CH"/>
        </w:rPr>
        <w:tab/>
        <w:t>[</w:t>
      </w:r>
      <w:proofErr w:type="spellStart"/>
      <w:r w:rsidR="00C9134B" w:rsidRPr="00EA1610">
        <w:rPr>
          <w:rFonts w:ascii="Arial" w:hAnsi="Arial" w:cs="Arial"/>
          <w:sz w:val="18"/>
          <w:szCs w:val="18"/>
          <w:lang w:val="fr-CH"/>
        </w:rPr>
        <w:t>Patient.Strasse</w:t>
      </w:r>
      <w:proofErr w:type="spellEnd"/>
      <w:r w:rsidR="00C9134B" w:rsidRPr="00EA1610">
        <w:rPr>
          <w:rFonts w:ascii="Arial" w:hAnsi="Arial" w:cs="Arial"/>
          <w:sz w:val="18"/>
          <w:szCs w:val="18"/>
          <w:lang w:val="fr-CH"/>
        </w:rPr>
        <w:t>]</w:t>
      </w:r>
    </w:p>
    <w:p w14:paraId="52D5ECAC" w14:textId="6D412441" w:rsidR="00C9134B" w:rsidRPr="00EA1610" w:rsidRDefault="00EA1610" w:rsidP="00C9134B">
      <w:pPr>
        <w:spacing w:line="240" w:lineRule="auto"/>
        <w:contextualSpacing/>
        <w:rPr>
          <w:rFonts w:ascii="Arial" w:hAnsi="Arial" w:cs="Arial"/>
          <w:sz w:val="18"/>
          <w:szCs w:val="18"/>
          <w:lang w:val="fr-CH"/>
        </w:rPr>
      </w:pPr>
      <w:r w:rsidRPr="00EA1610">
        <w:rPr>
          <w:rFonts w:ascii="Arial" w:hAnsi="Arial" w:cs="Arial"/>
          <w:sz w:val="18"/>
          <w:szCs w:val="18"/>
          <w:lang w:val="fr-CH"/>
        </w:rPr>
        <w:t>[</w:t>
      </w:r>
      <w:proofErr w:type="spellStart"/>
      <w:r w:rsidRPr="00EA1610">
        <w:rPr>
          <w:rFonts w:ascii="Arial" w:hAnsi="Arial" w:cs="Arial"/>
          <w:sz w:val="18"/>
          <w:szCs w:val="18"/>
          <w:lang w:val="fr-CH"/>
        </w:rPr>
        <w:t>Mandant.Plz</w:t>
      </w:r>
      <w:proofErr w:type="spellEnd"/>
      <w:r w:rsidRPr="00EA1610">
        <w:rPr>
          <w:rFonts w:ascii="Arial" w:hAnsi="Arial" w:cs="Arial"/>
          <w:sz w:val="18"/>
          <w:szCs w:val="18"/>
          <w:lang w:val="fr-CH"/>
        </w:rPr>
        <w:t>]</w:t>
      </w:r>
      <w:r>
        <w:rPr>
          <w:rFonts w:ascii="Arial" w:hAnsi="Arial" w:cs="Arial"/>
          <w:sz w:val="18"/>
          <w:szCs w:val="18"/>
          <w:lang w:val="fr-CH"/>
        </w:rPr>
        <w:t xml:space="preserve"> </w:t>
      </w:r>
      <w:r w:rsidRPr="00EA1610">
        <w:rPr>
          <w:rFonts w:ascii="Arial" w:hAnsi="Arial" w:cs="Arial"/>
          <w:sz w:val="18"/>
          <w:szCs w:val="18"/>
          <w:lang w:val="fr-CH"/>
        </w:rPr>
        <w:t>[</w:t>
      </w:r>
      <w:proofErr w:type="spellStart"/>
      <w:r w:rsidRPr="00EA1610">
        <w:rPr>
          <w:rFonts w:ascii="Arial" w:hAnsi="Arial" w:cs="Arial"/>
          <w:sz w:val="18"/>
          <w:szCs w:val="18"/>
          <w:lang w:val="fr-CH"/>
        </w:rPr>
        <w:t>Mandant.</w:t>
      </w:r>
      <w:r>
        <w:rPr>
          <w:rFonts w:ascii="Arial" w:hAnsi="Arial" w:cs="Arial"/>
          <w:sz w:val="18"/>
          <w:szCs w:val="18"/>
          <w:lang w:val="fr-CH"/>
        </w:rPr>
        <w:t>Ort</w:t>
      </w:r>
      <w:proofErr w:type="spellEnd"/>
      <w:r w:rsidRPr="00EA1610">
        <w:rPr>
          <w:rFonts w:ascii="Arial" w:hAnsi="Arial" w:cs="Arial"/>
          <w:sz w:val="18"/>
          <w:szCs w:val="18"/>
          <w:lang w:val="fr-CH"/>
        </w:rPr>
        <w:t>]</w:t>
      </w:r>
      <w:r w:rsidR="00C9134B" w:rsidRPr="00EA1610">
        <w:rPr>
          <w:rFonts w:ascii="Arial" w:hAnsi="Arial" w:cs="Arial"/>
          <w:sz w:val="18"/>
          <w:szCs w:val="18"/>
          <w:lang w:val="fr-CH"/>
        </w:rPr>
        <w:tab/>
      </w:r>
      <w:r w:rsidR="00C9134B" w:rsidRPr="00EA1610">
        <w:rPr>
          <w:rFonts w:ascii="Arial" w:hAnsi="Arial" w:cs="Arial"/>
          <w:sz w:val="18"/>
          <w:szCs w:val="18"/>
          <w:lang w:val="fr-CH"/>
        </w:rPr>
        <w:tab/>
      </w:r>
      <w:r w:rsidR="00C9134B" w:rsidRPr="00EA1610">
        <w:rPr>
          <w:rFonts w:ascii="Arial" w:hAnsi="Arial" w:cs="Arial"/>
          <w:sz w:val="18"/>
          <w:szCs w:val="18"/>
          <w:lang w:val="fr-CH"/>
        </w:rPr>
        <w:tab/>
      </w:r>
      <w:r w:rsidR="00C9134B" w:rsidRPr="00EA1610">
        <w:rPr>
          <w:rFonts w:ascii="Arial" w:hAnsi="Arial" w:cs="Arial"/>
          <w:sz w:val="18"/>
          <w:szCs w:val="18"/>
          <w:lang w:val="fr-CH"/>
        </w:rPr>
        <w:tab/>
        <w:t>[</w:t>
      </w:r>
      <w:proofErr w:type="spellStart"/>
      <w:r w:rsidR="00C9134B" w:rsidRPr="00EA1610">
        <w:rPr>
          <w:rFonts w:ascii="Arial" w:hAnsi="Arial" w:cs="Arial"/>
          <w:sz w:val="18"/>
          <w:szCs w:val="18"/>
          <w:lang w:val="fr-CH"/>
        </w:rPr>
        <w:t>Patient.Plz</w:t>
      </w:r>
      <w:proofErr w:type="spellEnd"/>
      <w:r w:rsidR="00C9134B" w:rsidRPr="00EA1610">
        <w:rPr>
          <w:rFonts w:ascii="Arial" w:hAnsi="Arial" w:cs="Arial"/>
          <w:sz w:val="18"/>
          <w:szCs w:val="18"/>
          <w:lang w:val="fr-CH"/>
        </w:rPr>
        <w:t>] [</w:t>
      </w:r>
      <w:proofErr w:type="spellStart"/>
      <w:r w:rsidR="00C9134B" w:rsidRPr="00EA1610">
        <w:rPr>
          <w:rFonts w:ascii="Arial" w:hAnsi="Arial" w:cs="Arial"/>
          <w:sz w:val="18"/>
          <w:szCs w:val="18"/>
          <w:lang w:val="fr-CH"/>
        </w:rPr>
        <w:t>Patient.Ort</w:t>
      </w:r>
      <w:proofErr w:type="spellEnd"/>
      <w:r w:rsidR="00C9134B" w:rsidRPr="00EA1610">
        <w:rPr>
          <w:rFonts w:ascii="Arial" w:hAnsi="Arial" w:cs="Arial"/>
          <w:sz w:val="18"/>
          <w:szCs w:val="18"/>
          <w:lang w:val="fr-CH"/>
        </w:rPr>
        <w:t>]</w:t>
      </w:r>
    </w:p>
    <w:p w14:paraId="73E5646A" w14:textId="483EAF5D" w:rsidR="00C9134B" w:rsidRPr="00C9134B" w:rsidRDefault="00C9134B" w:rsidP="00C9134B">
      <w:pPr>
        <w:spacing w:line="240" w:lineRule="auto"/>
        <w:contextualSpacing/>
        <w:rPr>
          <w:rFonts w:ascii="Arial" w:hAnsi="Arial" w:cs="Arial"/>
          <w:sz w:val="18"/>
          <w:szCs w:val="18"/>
        </w:rPr>
      </w:pPr>
      <w:r w:rsidRPr="00C9134B">
        <w:rPr>
          <w:rFonts w:ascii="Arial" w:hAnsi="Arial" w:cs="Arial"/>
          <w:sz w:val="18"/>
          <w:szCs w:val="18"/>
        </w:rPr>
        <w:t xml:space="preserve">Tel. </w:t>
      </w:r>
      <w:r w:rsidR="00EA1610" w:rsidRPr="00EA1610">
        <w:rPr>
          <w:rFonts w:ascii="Arial" w:hAnsi="Arial" w:cs="Arial"/>
          <w:sz w:val="18"/>
          <w:szCs w:val="18"/>
        </w:rPr>
        <w:t>[Mandant.Telefon1]</w:t>
      </w:r>
      <w:r w:rsidRPr="00C9134B">
        <w:rPr>
          <w:rFonts w:ascii="Arial" w:hAnsi="Arial" w:cs="Arial"/>
          <w:sz w:val="18"/>
          <w:szCs w:val="18"/>
        </w:rPr>
        <w:tab/>
      </w:r>
      <w:r w:rsidRPr="00C9134B">
        <w:rPr>
          <w:rFonts w:ascii="Arial" w:hAnsi="Arial" w:cs="Arial"/>
          <w:sz w:val="18"/>
          <w:szCs w:val="18"/>
        </w:rPr>
        <w:tab/>
      </w:r>
      <w:r w:rsidRPr="00C9134B">
        <w:rPr>
          <w:rFonts w:ascii="Arial" w:hAnsi="Arial" w:cs="Arial"/>
          <w:sz w:val="18"/>
          <w:szCs w:val="18"/>
        </w:rPr>
        <w:tab/>
      </w:r>
      <w:r w:rsidRPr="00C9134B">
        <w:rPr>
          <w:rFonts w:ascii="Arial" w:hAnsi="Arial" w:cs="Arial"/>
          <w:sz w:val="18"/>
          <w:szCs w:val="18"/>
        </w:rPr>
        <w:tab/>
      </w:r>
      <w:r w:rsidRPr="00C9134B">
        <w:rPr>
          <w:rFonts w:ascii="Arial" w:hAnsi="Arial" w:cs="Arial"/>
          <w:sz w:val="18"/>
          <w:szCs w:val="18"/>
        </w:rPr>
        <w:tab/>
        <w:t>[Patient.Geburtsdatum]</w:t>
      </w:r>
    </w:p>
    <w:p w14:paraId="30B4FD3C" w14:textId="77777777" w:rsidR="00C9134B" w:rsidRPr="00252A15" w:rsidRDefault="00C9134B" w:rsidP="00C9134B">
      <w:pPr>
        <w:spacing w:line="240" w:lineRule="auto"/>
        <w:contextualSpacing/>
        <w:rPr>
          <w:rFonts w:ascii="Arial" w:hAnsi="Arial" w:cs="Arial"/>
          <w:sz w:val="14"/>
          <w:szCs w:val="20"/>
        </w:rPr>
      </w:pPr>
    </w:p>
    <w:p w14:paraId="2A63B71F" w14:textId="77777777" w:rsidR="00693514" w:rsidRPr="007527AE" w:rsidRDefault="00693514" w:rsidP="00693514">
      <w:pPr>
        <w:spacing w:line="240" w:lineRule="auto"/>
        <w:contextualSpacing/>
        <w:rPr>
          <w:rFonts w:ascii="Arial" w:hAnsi="Arial" w:cs="Arial"/>
          <w:b/>
          <w:sz w:val="28"/>
          <w:szCs w:val="28"/>
        </w:rPr>
      </w:pPr>
      <w:r w:rsidRPr="007527AE">
        <w:rPr>
          <w:rFonts w:ascii="Arial" w:hAnsi="Arial" w:cs="Arial"/>
          <w:b/>
          <w:sz w:val="28"/>
          <w:szCs w:val="28"/>
        </w:rPr>
        <w:t>Schwangerschafts-Kontrollblatt</w:t>
      </w:r>
    </w:p>
    <w:p w14:paraId="4E74EF4F" w14:textId="77777777" w:rsidR="0060799C" w:rsidRPr="00252A15" w:rsidRDefault="0060799C" w:rsidP="00693514">
      <w:pPr>
        <w:spacing w:line="240" w:lineRule="auto"/>
        <w:contextualSpacing/>
        <w:rPr>
          <w:rFonts w:ascii="Arial" w:hAnsi="Arial" w:cs="Arial"/>
          <w:sz w:val="14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152"/>
        <w:gridCol w:w="2152"/>
        <w:gridCol w:w="2152"/>
        <w:gridCol w:w="2152"/>
        <w:gridCol w:w="2153"/>
      </w:tblGrid>
      <w:tr w:rsidR="00693514" w:rsidRPr="00F1374D" w14:paraId="4F96CEBF" w14:textId="77777777" w:rsidTr="00693514">
        <w:trPr>
          <w:trHeight w:hRule="exact" w:val="284"/>
        </w:trPr>
        <w:tc>
          <w:tcPr>
            <w:tcW w:w="2152" w:type="dxa"/>
            <w:vAlign w:val="center"/>
          </w:tcPr>
          <w:p w14:paraId="770D9BBD" w14:textId="77777777" w:rsidR="00693514" w:rsidRPr="00F1374D" w:rsidRDefault="00693514" w:rsidP="00693514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F1374D">
              <w:rPr>
                <w:rFonts w:ascii="Arial" w:hAnsi="Arial" w:cs="Arial"/>
                <w:b/>
                <w:sz w:val="16"/>
                <w:szCs w:val="16"/>
              </w:rPr>
              <w:t>Alter</w:t>
            </w:r>
          </w:p>
        </w:tc>
        <w:tc>
          <w:tcPr>
            <w:tcW w:w="2152" w:type="dxa"/>
            <w:vAlign w:val="center"/>
          </w:tcPr>
          <w:p w14:paraId="601C8D08" w14:textId="77777777" w:rsidR="00693514" w:rsidRPr="00F1374D" w:rsidRDefault="00693514" w:rsidP="00693514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F1374D">
              <w:rPr>
                <w:rFonts w:ascii="Arial" w:hAnsi="Arial" w:cs="Arial"/>
                <w:b/>
                <w:sz w:val="16"/>
                <w:szCs w:val="16"/>
              </w:rPr>
              <w:t>Para/Gravida</w:t>
            </w:r>
          </w:p>
        </w:tc>
        <w:tc>
          <w:tcPr>
            <w:tcW w:w="2152" w:type="dxa"/>
            <w:vAlign w:val="center"/>
          </w:tcPr>
          <w:p w14:paraId="425B50FC" w14:textId="77777777" w:rsidR="00693514" w:rsidRPr="00F1374D" w:rsidRDefault="00693514" w:rsidP="00693514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F1374D">
              <w:rPr>
                <w:rFonts w:ascii="Arial" w:hAnsi="Arial" w:cs="Arial"/>
                <w:b/>
                <w:sz w:val="16"/>
                <w:szCs w:val="16"/>
              </w:rPr>
              <w:t>LP</w:t>
            </w:r>
          </w:p>
        </w:tc>
        <w:tc>
          <w:tcPr>
            <w:tcW w:w="2152" w:type="dxa"/>
            <w:vAlign w:val="center"/>
          </w:tcPr>
          <w:p w14:paraId="443EAEA9" w14:textId="77777777" w:rsidR="00693514" w:rsidRPr="00F1374D" w:rsidRDefault="00693514" w:rsidP="00693514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F1374D">
              <w:rPr>
                <w:rFonts w:ascii="Arial" w:hAnsi="Arial" w:cs="Arial"/>
                <w:b/>
                <w:sz w:val="16"/>
                <w:szCs w:val="16"/>
              </w:rPr>
              <w:t>Zyklus</w:t>
            </w:r>
          </w:p>
        </w:tc>
        <w:tc>
          <w:tcPr>
            <w:tcW w:w="2153" w:type="dxa"/>
            <w:vAlign w:val="center"/>
          </w:tcPr>
          <w:p w14:paraId="33BF5E70" w14:textId="77777777" w:rsidR="00693514" w:rsidRPr="00F1374D" w:rsidRDefault="00693514" w:rsidP="00693514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F1374D">
              <w:rPr>
                <w:rFonts w:ascii="Arial" w:hAnsi="Arial" w:cs="Arial"/>
                <w:b/>
                <w:sz w:val="16"/>
                <w:szCs w:val="16"/>
              </w:rPr>
              <w:t>ET</w:t>
            </w:r>
          </w:p>
        </w:tc>
      </w:tr>
      <w:tr w:rsidR="0060799C" w:rsidRPr="007527AE" w14:paraId="1E579A40" w14:textId="77777777" w:rsidTr="00693514">
        <w:trPr>
          <w:trHeight w:hRule="exact" w:val="284"/>
        </w:trPr>
        <w:tc>
          <w:tcPr>
            <w:tcW w:w="2152" w:type="dxa"/>
            <w:vAlign w:val="center"/>
          </w:tcPr>
          <w:p w14:paraId="678649FB" w14:textId="77777777" w:rsidR="0060799C" w:rsidRPr="007527AE" w:rsidRDefault="00F475A8" w:rsidP="007D3DAF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0" w:name="Text4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2152" w:type="dxa"/>
            <w:vAlign w:val="center"/>
          </w:tcPr>
          <w:p w14:paraId="25D0FECC" w14:textId="77777777" w:rsidR="0060799C" w:rsidRPr="007527AE" w:rsidRDefault="0077390E" w:rsidP="0077390E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          "/>
                    <w:listEntry w:val="I"/>
                    <w:listEntry w:val="II"/>
                    <w:listEntry w:val="III"/>
                    <w:listEntry w:val="IV"/>
                    <w:listEntry w:val="V"/>
                    <w:listEntry w:val="VI"/>
                    <w:listEntry w:val="VII"/>
                    <w:listEntry w:val="VIII"/>
                    <w:listEntry w:val="IX"/>
                    <w:listEntry w:val="X"/>
                  </w:ddList>
                </w:ffData>
              </w:fldChar>
            </w:r>
            <w:bookmarkStart w:id="1" w:name="Dropdown1"/>
            <w:r>
              <w:rPr>
                <w:rFonts w:ascii="Arial" w:hAnsi="Arial" w:cs="Arial"/>
                <w:sz w:val="16"/>
                <w:szCs w:val="16"/>
              </w:rPr>
              <w:instrText xml:space="preserve"> FORMDROPDOWN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"/>
            <w:r w:rsidR="004C247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37BA9" w:rsidRPr="007527AE">
              <w:rPr>
                <w:rFonts w:ascii="Arial" w:hAnsi="Arial" w:cs="Arial"/>
                <w:sz w:val="16"/>
                <w:szCs w:val="16"/>
              </w:rPr>
              <w:t xml:space="preserve">/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          "/>
                    <w:listEntry w:val="I"/>
                    <w:listEntry w:val="II"/>
                    <w:listEntry w:val="III"/>
                    <w:listEntry w:val="IV"/>
                    <w:listEntry w:val="V"/>
                    <w:listEntry w:val="VI"/>
                    <w:listEntry w:val="VII"/>
                    <w:listEntry w:val="VIII"/>
                    <w:listEntry w:val="IX"/>
                    <w:listEntry w:val="X"/>
                  </w:ddList>
                </w:ffData>
              </w:fldChar>
            </w:r>
            <w:bookmarkStart w:id="2" w:name="Dropdown2"/>
            <w:r>
              <w:rPr>
                <w:rFonts w:ascii="Arial" w:hAnsi="Arial" w:cs="Arial"/>
                <w:sz w:val="16"/>
                <w:szCs w:val="16"/>
              </w:rPr>
              <w:instrText xml:space="preserve"> FORMDROPDOWN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"/>
          </w:p>
        </w:tc>
        <w:sdt>
          <w:sdtPr>
            <w:rPr>
              <w:rFonts w:ascii="Arial" w:hAnsi="Arial" w:cs="Arial"/>
              <w:sz w:val="16"/>
              <w:szCs w:val="16"/>
            </w:rPr>
            <w:id w:val="441496127"/>
            <w:placeholder>
              <w:docPart w:val="3DF94303BCF74368AC2AA543195BB395"/>
            </w:placeholder>
            <w:showingPlcHdr/>
            <w:date>
              <w:dateFormat w:val="dd.MM.yyyy"/>
              <w:lid w:val="de-CH"/>
              <w:storeMappedDataAs w:val="dateTime"/>
              <w:calendar w:val="gregorian"/>
            </w:date>
          </w:sdtPr>
          <w:sdtContent>
            <w:tc>
              <w:tcPr>
                <w:tcW w:w="2152" w:type="dxa"/>
                <w:vAlign w:val="center"/>
              </w:tcPr>
              <w:p w14:paraId="5DCB9F11" w14:textId="77777777" w:rsidR="0060799C" w:rsidRPr="007527AE" w:rsidRDefault="007D3DAF" w:rsidP="00693514">
                <w:pPr>
                  <w:contextualSpacing/>
                  <w:rPr>
                    <w:rFonts w:ascii="Arial" w:hAnsi="Arial" w:cs="Arial"/>
                    <w:sz w:val="16"/>
                    <w:szCs w:val="16"/>
                  </w:rPr>
                </w:pPr>
                <w:r w:rsidRPr="007527AE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Klicken Sie hier, um ein Datum einzugeben.</w:t>
                </w:r>
              </w:p>
            </w:tc>
          </w:sdtContent>
        </w:sdt>
        <w:tc>
          <w:tcPr>
            <w:tcW w:w="2152" w:type="dxa"/>
            <w:vAlign w:val="center"/>
          </w:tcPr>
          <w:p w14:paraId="67A2298A" w14:textId="77777777" w:rsidR="0060799C" w:rsidRPr="007527AE" w:rsidRDefault="00F475A8" w:rsidP="006935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3" w:name="Text5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"/>
          </w:p>
        </w:tc>
        <w:sdt>
          <w:sdtPr>
            <w:rPr>
              <w:rFonts w:ascii="Arial" w:hAnsi="Arial" w:cs="Arial"/>
              <w:sz w:val="16"/>
              <w:szCs w:val="16"/>
            </w:rPr>
            <w:id w:val="-608977780"/>
            <w:placeholder>
              <w:docPart w:val="E422E94051FD47CB8DB10C9B96E842AD"/>
            </w:placeholder>
            <w:showingPlcHdr/>
            <w:date>
              <w:dateFormat w:val="dd.MM.yyyy"/>
              <w:lid w:val="de-CH"/>
              <w:storeMappedDataAs w:val="dateTime"/>
              <w:calendar w:val="gregorian"/>
            </w:date>
          </w:sdtPr>
          <w:sdtContent>
            <w:tc>
              <w:tcPr>
                <w:tcW w:w="2153" w:type="dxa"/>
                <w:vAlign w:val="center"/>
              </w:tcPr>
              <w:p w14:paraId="53206F38" w14:textId="77777777" w:rsidR="0060799C" w:rsidRPr="007527AE" w:rsidRDefault="007D3DAF" w:rsidP="00693514">
                <w:pPr>
                  <w:contextualSpacing/>
                  <w:rPr>
                    <w:rFonts w:ascii="Arial" w:hAnsi="Arial" w:cs="Arial"/>
                    <w:sz w:val="16"/>
                    <w:szCs w:val="16"/>
                  </w:rPr>
                </w:pPr>
                <w:r w:rsidRPr="007527AE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Klicken Sie hier, um ein Datum einzugeben.</w:t>
                </w:r>
              </w:p>
            </w:tc>
          </w:sdtContent>
        </w:sdt>
      </w:tr>
      <w:tr w:rsidR="00693514" w:rsidRPr="00F1374D" w14:paraId="56903886" w14:textId="77777777" w:rsidTr="00693514">
        <w:trPr>
          <w:trHeight w:hRule="exact" w:val="284"/>
        </w:trPr>
        <w:tc>
          <w:tcPr>
            <w:tcW w:w="2152" w:type="dxa"/>
            <w:vAlign w:val="center"/>
          </w:tcPr>
          <w:p w14:paraId="21C55A1A" w14:textId="77777777" w:rsidR="00693514" w:rsidRPr="00F1374D" w:rsidRDefault="00693514" w:rsidP="00693514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F1374D">
              <w:rPr>
                <w:rFonts w:ascii="Arial" w:hAnsi="Arial" w:cs="Arial"/>
                <w:b/>
                <w:sz w:val="16"/>
                <w:szCs w:val="16"/>
              </w:rPr>
              <w:t>BG</w:t>
            </w:r>
          </w:p>
        </w:tc>
        <w:tc>
          <w:tcPr>
            <w:tcW w:w="2152" w:type="dxa"/>
            <w:vAlign w:val="center"/>
          </w:tcPr>
          <w:p w14:paraId="2B1E4A8C" w14:textId="77777777" w:rsidR="00693514" w:rsidRPr="00F1374D" w:rsidRDefault="00693514" w:rsidP="00693514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F1374D">
              <w:rPr>
                <w:rFonts w:ascii="Arial" w:hAnsi="Arial" w:cs="Arial"/>
                <w:b/>
                <w:sz w:val="16"/>
                <w:szCs w:val="16"/>
              </w:rPr>
              <w:t>PAP</w:t>
            </w:r>
          </w:p>
        </w:tc>
        <w:tc>
          <w:tcPr>
            <w:tcW w:w="2152" w:type="dxa"/>
            <w:vAlign w:val="center"/>
          </w:tcPr>
          <w:p w14:paraId="441EB20E" w14:textId="77777777" w:rsidR="00693514" w:rsidRPr="00F1374D" w:rsidRDefault="00AE0F2F" w:rsidP="00693514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Strep B</w:t>
            </w:r>
          </w:p>
        </w:tc>
        <w:tc>
          <w:tcPr>
            <w:tcW w:w="2152" w:type="dxa"/>
            <w:vAlign w:val="center"/>
          </w:tcPr>
          <w:p w14:paraId="68A18AB7" w14:textId="77777777" w:rsidR="00693514" w:rsidRPr="00F1374D" w:rsidRDefault="00693514" w:rsidP="0069351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1374D">
              <w:rPr>
                <w:rFonts w:ascii="Arial" w:hAnsi="Arial" w:cs="Arial"/>
                <w:b/>
                <w:sz w:val="16"/>
                <w:szCs w:val="16"/>
              </w:rPr>
              <w:t>1. pos. SST</w:t>
            </w:r>
          </w:p>
        </w:tc>
        <w:tc>
          <w:tcPr>
            <w:tcW w:w="2153" w:type="dxa"/>
            <w:vAlign w:val="center"/>
          </w:tcPr>
          <w:p w14:paraId="18538133" w14:textId="77777777" w:rsidR="00693514" w:rsidRPr="00F1374D" w:rsidRDefault="00693514" w:rsidP="00693514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F1374D">
              <w:rPr>
                <w:rFonts w:ascii="Arial" w:hAnsi="Arial" w:cs="Arial"/>
                <w:b/>
                <w:sz w:val="16"/>
                <w:szCs w:val="16"/>
              </w:rPr>
              <w:t>Korr. T.</w:t>
            </w:r>
          </w:p>
        </w:tc>
      </w:tr>
      <w:tr w:rsidR="0060799C" w:rsidRPr="007527AE" w14:paraId="394D4C9A" w14:textId="77777777" w:rsidTr="00693514">
        <w:trPr>
          <w:trHeight w:hRule="exact" w:val="284"/>
        </w:trPr>
        <w:tc>
          <w:tcPr>
            <w:tcW w:w="2152" w:type="dxa"/>
            <w:vAlign w:val="center"/>
          </w:tcPr>
          <w:p w14:paraId="75D552F4" w14:textId="77777777" w:rsidR="0060799C" w:rsidRPr="007527AE" w:rsidRDefault="00CF2C41" w:rsidP="00693514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          "/>
                    <w:listEntry w:val="A pos."/>
                    <w:listEntry w:val="0 pos."/>
                    <w:listEntry w:val="B pos."/>
                    <w:listEntry w:val="A neg."/>
                    <w:listEntry w:val="0 neg."/>
                    <w:listEntry w:val="AB pos."/>
                    <w:listEntry w:val="B neg."/>
                    <w:listEntry w:val="AB neg."/>
                  </w:ddList>
                </w:ffData>
              </w:fldChar>
            </w:r>
            <w:bookmarkStart w:id="4" w:name="Dropdown3"/>
            <w:r>
              <w:rPr>
                <w:rFonts w:ascii="Arial" w:hAnsi="Arial" w:cs="Arial"/>
                <w:sz w:val="16"/>
                <w:szCs w:val="16"/>
              </w:rPr>
              <w:instrText xml:space="preserve"> FORMDROPDOWN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4"/>
          </w:p>
        </w:tc>
        <w:sdt>
          <w:sdtPr>
            <w:rPr>
              <w:rFonts w:ascii="Arial" w:hAnsi="Arial" w:cs="Arial"/>
              <w:sz w:val="16"/>
              <w:szCs w:val="16"/>
            </w:rPr>
            <w:id w:val="-1377468472"/>
            <w:placeholder>
              <w:docPart w:val="682C532C75CD4962BFB9BD52142E621E"/>
            </w:placeholder>
            <w:showingPlcHdr/>
            <w:date w:fullDate="2014-01-09T00:00:00Z">
              <w:dateFormat w:val="dd.MM.yyyy"/>
              <w:lid w:val="de-CH"/>
              <w:storeMappedDataAs w:val="dateTime"/>
              <w:calendar w:val="gregorian"/>
            </w:date>
          </w:sdtPr>
          <w:sdtContent>
            <w:tc>
              <w:tcPr>
                <w:tcW w:w="2152" w:type="dxa"/>
                <w:vAlign w:val="center"/>
              </w:tcPr>
              <w:p w14:paraId="13DC5886" w14:textId="77777777" w:rsidR="0060799C" w:rsidRPr="007527AE" w:rsidRDefault="00C412A6" w:rsidP="00693514">
                <w:pPr>
                  <w:contextualSpacing/>
                  <w:rPr>
                    <w:rFonts w:ascii="Arial" w:hAnsi="Arial" w:cs="Arial"/>
                    <w:sz w:val="16"/>
                    <w:szCs w:val="16"/>
                  </w:rPr>
                </w:pPr>
                <w:r w:rsidRPr="007527AE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Klicken Sie hier, um ein Datum einzugeben.</w:t>
                </w: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-2108798860"/>
            <w:placeholder>
              <w:docPart w:val="2EF4E69F7FD740A397FF367383855FCD"/>
            </w:placeholder>
            <w:showingPlcHdr/>
            <w:date>
              <w:dateFormat w:val="dd.MM.yyyy"/>
              <w:lid w:val="de-CH"/>
              <w:storeMappedDataAs w:val="dateTime"/>
              <w:calendar w:val="gregorian"/>
            </w:date>
          </w:sdtPr>
          <w:sdtContent>
            <w:tc>
              <w:tcPr>
                <w:tcW w:w="2152" w:type="dxa"/>
                <w:vAlign w:val="center"/>
              </w:tcPr>
              <w:p w14:paraId="073CC627" w14:textId="77777777" w:rsidR="0060799C" w:rsidRPr="007527AE" w:rsidRDefault="007D3DAF" w:rsidP="00693514">
                <w:pPr>
                  <w:contextualSpacing/>
                  <w:rPr>
                    <w:rFonts w:ascii="Arial" w:hAnsi="Arial" w:cs="Arial"/>
                    <w:sz w:val="16"/>
                    <w:szCs w:val="16"/>
                  </w:rPr>
                </w:pPr>
                <w:r w:rsidRPr="007527AE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Klicken Sie hier, um ein Datum einzugeben.</w:t>
                </w: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-261689123"/>
            <w:placeholder>
              <w:docPart w:val="B373E9295BAD44DBABF9EEA0D2438233"/>
            </w:placeholder>
            <w:showingPlcHdr/>
            <w:date>
              <w:dateFormat w:val="dd.MM.yyyy"/>
              <w:lid w:val="de-CH"/>
              <w:storeMappedDataAs w:val="dateTime"/>
              <w:calendar w:val="gregorian"/>
            </w:date>
          </w:sdtPr>
          <w:sdtContent>
            <w:tc>
              <w:tcPr>
                <w:tcW w:w="2152" w:type="dxa"/>
                <w:vAlign w:val="center"/>
              </w:tcPr>
              <w:p w14:paraId="418A85DB" w14:textId="77777777" w:rsidR="0060799C" w:rsidRPr="007527AE" w:rsidRDefault="007D3DAF" w:rsidP="00693514">
                <w:pPr>
                  <w:contextualSpacing/>
                  <w:rPr>
                    <w:rFonts w:ascii="Arial" w:hAnsi="Arial" w:cs="Arial"/>
                    <w:sz w:val="16"/>
                    <w:szCs w:val="16"/>
                  </w:rPr>
                </w:pPr>
                <w:r w:rsidRPr="007527AE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Klicken Sie hier, um ein Datum einzugeben.</w:t>
                </w: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-1302149390"/>
            <w:placeholder>
              <w:docPart w:val="7DDFF4D3F8804E92BDF4DD9E46933DA2"/>
            </w:placeholder>
            <w:showingPlcHdr/>
            <w:date>
              <w:dateFormat w:val="dd.MM.yyyy"/>
              <w:lid w:val="de-CH"/>
              <w:storeMappedDataAs w:val="dateTime"/>
              <w:calendar w:val="gregorian"/>
            </w:date>
          </w:sdtPr>
          <w:sdtContent>
            <w:tc>
              <w:tcPr>
                <w:tcW w:w="2153" w:type="dxa"/>
                <w:vAlign w:val="center"/>
              </w:tcPr>
              <w:p w14:paraId="7A3E0B88" w14:textId="77777777" w:rsidR="0060799C" w:rsidRPr="007527AE" w:rsidRDefault="007D3DAF" w:rsidP="00693514">
                <w:pPr>
                  <w:contextualSpacing/>
                  <w:rPr>
                    <w:rFonts w:ascii="Arial" w:hAnsi="Arial" w:cs="Arial"/>
                    <w:sz w:val="16"/>
                    <w:szCs w:val="16"/>
                  </w:rPr>
                </w:pPr>
                <w:r w:rsidRPr="007527AE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Klicken Sie hier, um ein Datum einzugeben.</w:t>
                </w:r>
              </w:p>
            </w:tc>
          </w:sdtContent>
        </w:sdt>
      </w:tr>
      <w:tr w:rsidR="00693514" w:rsidRPr="00F1374D" w14:paraId="4547CE3D" w14:textId="77777777" w:rsidTr="00693514">
        <w:trPr>
          <w:trHeight w:hRule="exact" w:val="284"/>
        </w:trPr>
        <w:tc>
          <w:tcPr>
            <w:tcW w:w="2152" w:type="dxa"/>
            <w:vAlign w:val="center"/>
          </w:tcPr>
          <w:p w14:paraId="658094DF" w14:textId="77777777" w:rsidR="00693514" w:rsidRPr="00F1374D" w:rsidRDefault="00693514" w:rsidP="00693514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F1374D">
              <w:rPr>
                <w:rFonts w:ascii="Arial" w:hAnsi="Arial" w:cs="Arial"/>
                <w:b/>
                <w:sz w:val="16"/>
                <w:szCs w:val="16"/>
              </w:rPr>
              <w:t>Röteln-AK</w:t>
            </w:r>
          </w:p>
        </w:tc>
        <w:tc>
          <w:tcPr>
            <w:tcW w:w="2152" w:type="dxa"/>
            <w:vAlign w:val="center"/>
          </w:tcPr>
          <w:p w14:paraId="10DC228E" w14:textId="77777777" w:rsidR="00693514" w:rsidRPr="00F1374D" w:rsidRDefault="00693514" w:rsidP="00693514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F1374D">
              <w:rPr>
                <w:rFonts w:ascii="Arial" w:hAnsi="Arial" w:cs="Arial"/>
                <w:b/>
                <w:sz w:val="16"/>
                <w:szCs w:val="16"/>
              </w:rPr>
              <w:t>Varizellen-AK</w:t>
            </w:r>
          </w:p>
        </w:tc>
        <w:tc>
          <w:tcPr>
            <w:tcW w:w="2152" w:type="dxa"/>
            <w:vAlign w:val="center"/>
          </w:tcPr>
          <w:p w14:paraId="68265882" w14:textId="77777777" w:rsidR="00693514" w:rsidRPr="00F1374D" w:rsidRDefault="00693514" w:rsidP="00E03FEF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F1374D">
              <w:rPr>
                <w:rFonts w:ascii="Arial" w:hAnsi="Arial" w:cs="Arial"/>
                <w:b/>
                <w:sz w:val="16"/>
                <w:szCs w:val="16"/>
              </w:rPr>
              <w:t>HBs A</w:t>
            </w:r>
            <w:r w:rsidR="00E03FEF">
              <w:rPr>
                <w:rFonts w:ascii="Arial" w:hAnsi="Arial" w:cs="Arial"/>
                <w:b/>
                <w:sz w:val="16"/>
                <w:szCs w:val="16"/>
              </w:rPr>
              <w:t>G</w:t>
            </w:r>
          </w:p>
        </w:tc>
        <w:tc>
          <w:tcPr>
            <w:tcW w:w="2152" w:type="dxa"/>
            <w:vAlign w:val="center"/>
          </w:tcPr>
          <w:p w14:paraId="221E528A" w14:textId="77777777" w:rsidR="00693514" w:rsidRPr="00F1374D" w:rsidRDefault="00693514" w:rsidP="00693514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F1374D">
              <w:rPr>
                <w:rFonts w:ascii="Arial" w:hAnsi="Arial" w:cs="Arial"/>
                <w:b/>
                <w:sz w:val="16"/>
                <w:szCs w:val="16"/>
              </w:rPr>
              <w:t>HIV</w:t>
            </w:r>
          </w:p>
        </w:tc>
        <w:tc>
          <w:tcPr>
            <w:tcW w:w="2153" w:type="dxa"/>
            <w:vAlign w:val="center"/>
          </w:tcPr>
          <w:p w14:paraId="00512D69" w14:textId="77777777" w:rsidR="00693514" w:rsidRPr="00F1374D" w:rsidRDefault="00693514" w:rsidP="00693514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F1374D">
              <w:rPr>
                <w:rFonts w:ascii="Arial" w:hAnsi="Arial" w:cs="Arial"/>
                <w:b/>
                <w:sz w:val="16"/>
                <w:szCs w:val="16"/>
              </w:rPr>
              <w:t>HC AK</w:t>
            </w:r>
          </w:p>
        </w:tc>
      </w:tr>
      <w:tr w:rsidR="009D0425" w:rsidRPr="007527AE" w14:paraId="3927A235" w14:textId="77777777" w:rsidTr="00693514">
        <w:trPr>
          <w:trHeight w:hRule="exact" w:val="284"/>
        </w:trPr>
        <w:tc>
          <w:tcPr>
            <w:tcW w:w="2152" w:type="dxa"/>
            <w:vAlign w:val="center"/>
          </w:tcPr>
          <w:p w14:paraId="6EBFE3BC" w14:textId="77777777" w:rsidR="009D0425" w:rsidRPr="007527AE" w:rsidRDefault="009D0425" w:rsidP="009D0425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          "/>
                    <w:listEntry w:val="pos."/>
                    <w:listEntry w:val="neg."/>
                  </w:ddList>
                </w:ffData>
              </w:fldChar>
            </w:r>
            <w:bookmarkStart w:id="5" w:name="Dropdown4"/>
            <w:r>
              <w:rPr>
                <w:rFonts w:ascii="Arial" w:hAnsi="Arial" w:cs="Arial"/>
                <w:sz w:val="16"/>
                <w:szCs w:val="16"/>
              </w:rPr>
              <w:instrText xml:space="preserve"> FORMDROPDOWN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2152" w:type="dxa"/>
            <w:vAlign w:val="center"/>
          </w:tcPr>
          <w:p w14:paraId="529088E6" w14:textId="77777777" w:rsidR="009D0425" w:rsidRPr="007527AE" w:rsidRDefault="009D0425" w:rsidP="009D0425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"/>
                    <w:listEntry w:val="pos.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FORMDROPDOWN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152" w:type="dxa"/>
            <w:vAlign w:val="center"/>
          </w:tcPr>
          <w:p w14:paraId="0DE0C516" w14:textId="77777777" w:rsidR="009D0425" w:rsidRPr="007527AE" w:rsidRDefault="009D0425" w:rsidP="009D0425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          "/>
                    <w:listEntry w:val="pos.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FORMDROPDOWN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152" w:type="dxa"/>
            <w:vAlign w:val="center"/>
          </w:tcPr>
          <w:p w14:paraId="02F59531" w14:textId="77777777" w:rsidR="009D0425" w:rsidRPr="007527AE" w:rsidRDefault="009D0425" w:rsidP="009D0425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          "/>
                    <w:listEntry w:val="pos.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FORMDROPDOWN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153" w:type="dxa"/>
            <w:vAlign w:val="center"/>
          </w:tcPr>
          <w:p w14:paraId="2269351F" w14:textId="77777777" w:rsidR="009D0425" w:rsidRPr="007527AE" w:rsidRDefault="009D0425" w:rsidP="009D0425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          "/>
                    <w:listEntry w:val="pos.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FORMDROPDOWN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4C2478" w:rsidRPr="00F1374D" w14:paraId="0F96A970" w14:textId="77777777" w:rsidTr="00693514">
        <w:trPr>
          <w:trHeight w:hRule="exact" w:val="284"/>
        </w:trPr>
        <w:tc>
          <w:tcPr>
            <w:tcW w:w="2152" w:type="dxa"/>
            <w:vAlign w:val="center"/>
          </w:tcPr>
          <w:p w14:paraId="4086A1B9" w14:textId="77777777" w:rsidR="004C2478" w:rsidRPr="00F1374D" w:rsidRDefault="004C2478" w:rsidP="004C2478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F1374D">
              <w:rPr>
                <w:rFonts w:ascii="Arial" w:hAnsi="Arial" w:cs="Arial"/>
                <w:b/>
                <w:sz w:val="16"/>
                <w:szCs w:val="16"/>
              </w:rPr>
              <w:t>CVS / AC</w:t>
            </w:r>
          </w:p>
        </w:tc>
        <w:tc>
          <w:tcPr>
            <w:tcW w:w="2152" w:type="dxa"/>
            <w:vAlign w:val="center"/>
          </w:tcPr>
          <w:p w14:paraId="07F70137" w14:textId="77777777" w:rsidR="004C2478" w:rsidRPr="00F1374D" w:rsidRDefault="004C2478" w:rsidP="004C247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1374D">
              <w:rPr>
                <w:rFonts w:ascii="Arial" w:hAnsi="Arial" w:cs="Arial"/>
                <w:b/>
                <w:sz w:val="16"/>
                <w:szCs w:val="16"/>
              </w:rPr>
              <w:t>1. Trim-Test</w:t>
            </w:r>
          </w:p>
        </w:tc>
        <w:tc>
          <w:tcPr>
            <w:tcW w:w="2152" w:type="dxa"/>
            <w:vAlign w:val="center"/>
          </w:tcPr>
          <w:p w14:paraId="29F647A4" w14:textId="77777777" w:rsidR="004C2478" w:rsidRPr="00F1374D" w:rsidRDefault="004C2478" w:rsidP="004C2478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F1374D">
              <w:rPr>
                <w:rFonts w:ascii="Arial" w:hAnsi="Arial" w:cs="Arial"/>
                <w:b/>
                <w:sz w:val="16"/>
                <w:szCs w:val="16"/>
              </w:rPr>
              <w:t>Boostrix</w:t>
            </w:r>
          </w:p>
        </w:tc>
        <w:tc>
          <w:tcPr>
            <w:tcW w:w="2152" w:type="dxa"/>
            <w:vAlign w:val="center"/>
          </w:tcPr>
          <w:p w14:paraId="68271BF1" w14:textId="77777777" w:rsidR="004C2478" w:rsidRPr="00F1374D" w:rsidRDefault="004C2478" w:rsidP="004C2478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F1374D">
              <w:rPr>
                <w:rFonts w:ascii="Arial" w:hAnsi="Arial" w:cs="Arial"/>
                <w:b/>
                <w:sz w:val="16"/>
                <w:szCs w:val="16"/>
              </w:rPr>
              <w:t>GTT</w:t>
            </w:r>
          </w:p>
        </w:tc>
        <w:tc>
          <w:tcPr>
            <w:tcW w:w="2153" w:type="dxa"/>
            <w:vAlign w:val="center"/>
          </w:tcPr>
          <w:p w14:paraId="3F67E3B0" w14:textId="77777777" w:rsidR="004C2478" w:rsidRPr="00F1374D" w:rsidRDefault="004C2478" w:rsidP="004C2478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F1374D">
              <w:rPr>
                <w:rFonts w:ascii="Arial" w:hAnsi="Arial" w:cs="Arial"/>
                <w:b/>
                <w:sz w:val="16"/>
                <w:szCs w:val="16"/>
              </w:rPr>
              <w:t>Anti-D</w:t>
            </w:r>
          </w:p>
        </w:tc>
      </w:tr>
      <w:tr w:rsidR="004C2478" w:rsidRPr="007527AE" w14:paraId="6E9D6C8A" w14:textId="77777777" w:rsidTr="00693514">
        <w:trPr>
          <w:trHeight w:hRule="exact" w:val="284"/>
        </w:trPr>
        <w:tc>
          <w:tcPr>
            <w:tcW w:w="2152" w:type="dxa"/>
            <w:vAlign w:val="center"/>
          </w:tcPr>
          <w:p w14:paraId="21EEE0A4" w14:textId="77777777" w:rsidR="004C2478" w:rsidRPr="007527AE" w:rsidRDefault="0077390E" w:rsidP="004C2478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Dropdown5"/>
                  <w:enabled/>
                  <w:calcOnExit w:val="0"/>
                  <w:ddList>
                    <w:listEntry w:val="          "/>
                    <w:listEntry w:val="ja"/>
                    <w:listEntry w:val="nein"/>
                  </w:ddList>
                </w:ffData>
              </w:fldChar>
            </w:r>
            <w:bookmarkStart w:id="6" w:name="Dropdown5"/>
            <w:r>
              <w:rPr>
                <w:rFonts w:ascii="Arial" w:hAnsi="Arial" w:cs="Arial"/>
                <w:sz w:val="16"/>
                <w:szCs w:val="16"/>
              </w:rPr>
              <w:instrText xml:space="preserve"> FORMDROPDOWN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2152" w:type="dxa"/>
            <w:vAlign w:val="center"/>
          </w:tcPr>
          <w:p w14:paraId="642CBAD5" w14:textId="77777777" w:rsidR="004C2478" w:rsidRPr="007527AE" w:rsidRDefault="0077390E" w:rsidP="004C2478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"/>
                    <w:listEntry w:val="ja"/>
                    <w:listEntry w:val="nein"/>
                  </w:ddLis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FORMDROPDOWN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sdt>
          <w:sdtPr>
            <w:rPr>
              <w:rFonts w:ascii="Arial" w:hAnsi="Arial" w:cs="Arial"/>
              <w:sz w:val="16"/>
              <w:szCs w:val="16"/>
            </w:rPr>
            <w:id w:val="-276797841"/>
            <w:placeholder>
              <w:docPart w:val="51AB74B81F4744FBBE933A436DD2F4B5"/>
            </w:placeholder>
            <w:showingPlcHdr/>
            <w:date>
              <w:dateFormat w:val="dd.MM.yyyy"/>
              <w:lid w:val="de-CH"/>
              <w:storeMappedDataAs w:val="dateTime"/>
              <w:calendar w:val="gregorian"/>
            </w:date>
          </w:sdtPr>
          <w:sdtContent>
            <w:tc>
              <w:tcPr>
                <w:tcW w:w="2152" w:type="dxa"/>
                <w:vAlign w:val="center"/>
              </w:tcPr>
              <w:p w14:paraId="2308739E" w14:textId="77777777" w:rsidR="004C2478" w:rsidRPr="007527AE" w:rsidRDefault="004C2478" w:rsidP="004C2478">
                <w:pPr>
                  <w:contextualSpacing/>
                  <w:rPr>
                    <w:rFonts w:ascii="Arial" w:hAnsi="Arial" w:cs="Arial"/>
                    <w:sz w:val="16"/>
                    <w:szCs w:val="16"/>
                  </w:rPr>
                </w:pPr>
                <w:r w:rsidRPr="007527AE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Klicken Sie hier, um ein Datum einzugeben.</w:t>
                </w: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253179368"/>
            <w:placeholder>
              <w:docPart w:val="73A144A9427A4531A272FF6F2B220925"/>
            </w:placeholder>
            <w:showingPlcHdr/>
            <w:date>
              <w:dateFormat w:val="dd.MM.yyyy"/>
              <w:lid w:val="de-CH"/>
              <w:storeMappedDataAs w:val="dateTime"/>
              <w:calendar w:val="gregorian"/>
            </w:date>
          </w:sdtPr>
          <w:sdtContent>
            <w:tc>
              <w:tcPr>
                <w:tcW w:w="2152" w:type="dxa"/>
                <w:vAlign w:val="center"/>
              </w:tcPr>
              <w:p w14:paraId="16484001" w14:textId="77777777" w:rsidR="004C2478" w:rsidRPr="007527AE" w:rsidRDefault="004C2478" w:rsidP="004C2478">
                <w:pPr>
                  <w:contextualSpacing/>
                  <w:rPr>
                    <w:rFonts w:ascii="Arial" w:hAnsi="Arial" w:cs="Arial"/>
                    <w:sz w:val="16"/>
                    <w:szCs w:val="16"/>
                  </w:rPr>
                </w:pPr>
                <w:r w:rsidRPr="007527AE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Klicken Sie hier, um ein Datum einzugeben.</w:t>
                </w: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id w:val="1269438035"/>
            <w:placeholder>
              <w:docPart w:val="25CDABAD307A499291056EE449A48C05"/>
            </w:placeholder>
            <w:showingPlcHdr/>
            <w:date>
              <w:dateFormat w:val="dd.MM.yyyy"/>
              <w:lid w:val="de-CH"/>
              <w:storeMappedDataAs w:val="dateTime"/>
              <w:calendar w:val="gregorian"/>
            </w:date>
          </w:sdtPr>
          <w:sdtContent>
            <w:tc>
              <w:tcPr>
                <w:tcW w:w="2153" w:type="dxa"/>
                <w:vAlign w:val="center"/>
              </w:tcPr>
              <w:p w14:paraId="6CCC2467" w14:textId="77777777" w:rsidR="004C2478" w:rsidRPr="007527AE" w:rsidRDefault="004C2478" w:rsidP="004C2478">
                <w:pPr>
                  <w:contextualSpacing/>
                  <w:rPr>
                    <w:rFonts w:ascii="Arial" w:hAnsi="Arial" w:cs="Arial"/>
                    <w:sz w:val="16"/>
                    <w:szCs w:val="16"/>
                  </w:rPr>
                </w:pPr>
                <w:r w:rsidRPr="007527AE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Klicken Sie hier, um ein Datum einzugeben.</w:t>
                </w:r>
              </w:p>
            </w:tc>
          </w:sdtContent>
        </w:sdt>
      </w:tr>
    </w:tbl>
    <w:p w14:paraId="2859E458" w14:textId="77777777" w:rsidR="00693514" w:rsidRPr="00252A15" w:rsidRDefault="00693514" w:rsidP="00693514">
      <w:pPr>
        <w:spacing w:line="240" w:lineRule="auto"/>
        <w:contextualSpacing/>
        <w:rPr>
          <w:rFonts w:ascii="Arial" w:hAnsi="Arial" w:cs="Arial"/>
          <w:sz w:val="14"/>
          <w:szCs w:val="14"/>
        </w:rPr>
      </w:pPr>
    </w:p>
    <w:p w14:paraId="1B99C156" w14:textId="77777777" w:rsidR="0060799C" w:rsidRPr="00F1374D" w:rsidRDefault="0060799C" w:rsidP="00693514">
      <w:pPr>
        <w:spacing w:line="240" w:lineRule="auto"/>
        <w:contextualSpacing/>
        <w:rPr>
          <w:rFonts w:ascii="Arial" w:hAnsi="Arial" w:cs="Arial"/>
          <w:b/>
          <w:sz w:val="16"/>
          <w:szCs w:val="16"/>
          <w:u w:val="single"/>
        </w:rPr>
      </w:pPr>
      <w:r w:rsidRPr="00F1374D">
        <w:rPr>
          <w:rFonts w:ascii="Arial" w:hAnsi="Arial" w:cs="Arial"/>
          <w:b/>
          <w:sz w:val="16"/>
          <w:szCs w:val="16"/>
          <w:u w:val="single"/>
        </w:rPr>
        <w:t>Frühere SS, Geburten (SSW, Geburtsgewicht)</w:t>
      </w:r>
    </w:p>
    <w:p w14:paraId="749AD103" w14:textId="77777777" w:rsidR="0060799C" w:rsidRPr="007527AE" w:rsidRDefault="004C2478" w:rsidP="00693514">
      <w:pPr>
        <w:spacing w:line="240" w:lineRule="auto"/>
        <w:contextualSpacing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7" w:name="Text18"/>
      <w:r>
        <w:rPr>
          <w:rFonts w:ascii="Arial" w:hAnsi="Arial" w:cs="Arial"/>
          <w:sz w:val="16"/>
          <w:szCs w:val="16"/>
        </w:rPr>
        <w:instrText xml:space="preserve"> FORMTEXT </w:instrTex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  <w:fldChar w:fldCharType="separate"/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sz w:val="16"/>
          <w:szCs w:val="16"/>
        </w:rPr>
        <w:fldChar w:fldCharType="end"/>
      </w:r>
      <w:bookmarkEnd w:id="7"/>
    </w:p>
    <w:p w14:paraId="725158F2" w14:textId="77777777" w:rsidR="0060799C" w:rsidRPr="007527AE" w:rsidRDefault="0060799C" w:rsidP="00693514">
      <w:pPr>
        <w:spacing w:line="240" w:lineRule="auto"/>
        <w:contextualSpacing/>
        <w:rPr>
          <w:rFonts w:ascii="Arial" w:hAnsi="Arial" w:cs="Arial"/>
          <w:sz w:val="16"/>
          <w:szCs w:val="16"/>
        </w:rPr>
      </w:pPr>
    </w:p>
    <w:p w14:paraId="35CE3BAB" w14:textId="77777777" w:rsidR="007D3DAF" w:rsidRPr="007527AE" w:rsidRDefault="007D3DAF" w:rsidP="00693514">
      <w:pPr>
        <w:spacing w:line="240" w:lineRule="auto"/>
        <w:contextualSpacing/>
        <w:rPr>
          <w:rFonts w:ascii="Arial" w:hAnsi="Arial" w:cs="Arial"/>
          <w:sz w:val="16"/>
          <w:szCs w:val="16"/>
          <w:u w:val="single"/>
        </w:rPr>
      </w:pPr>
      <w:r w:rsidRPr="007527AE">
        <w:rPr>
          <w:rFonts w:ascii="Arial" w:hAnsi="Arial" w:cs="Arial"/>
          <w:b/>
          <w:sz w:val="16"/>
          <w:szCs w:val="16"/>
          <w:u w:val="single"/>
        </w:rPr>
        <w:t>Risikofaktoren</w:t>
      </w:r>
    </w:p>
    <w:p w14:paraId="43D3DD6C" w14:textId="77777777" w:rsidR="007D3DAF" w:rsidRPr="007527AE" w:rsidRDefault="004C2478" w:rsidP="00693514">
      <w:pPr>
        <w:spacing w:line="240" w:lineRule="auto"/>
        <w:contextualSpacing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8" w:name="Text19"/>
      <w:r>
        <w:rPr>
          <w:rFonts w:ascii="Arial" w:hAnsi="Arial" w:cs="Arial"/>
          <w:sz w:val="16"/>
          <w:szCs w:val="16"/>
        </w:rPr>
        <w:instrText xml:space="preserve"> FORMTEXT </w:instrTex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  <w:fldChar w:fldCharType="separate"/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sz w:val="16"/>
          <w:szCs w:val="16"/>
        </w:rPr>
        <w:fldChar w:fldCharType="end"/>
      </w:r>
      <w:bookmarkEnd w:id="8"/>
    </w:p>
    <w:p w14:paraId="31E24AF5" w14:textId="77777777" w:rsidR="0060799C" w:rsidRPr="00252A15" w:rsidRDefault="0060799C" w:rsidP="00693514">
      <w:pPr>
        <w:spacing w:line="240" w:lineRule="auto"/>
        <w:contextualSpacing/>
        <w:rPr>
          <w:rFonts w:ascii="Arial" w:hAnsi="Arial" w:cs="Arial"/>
          <w:sz w:val="14"/>
          <w:szCs w:val="20"/>
        </w:rPr>
      </w:pPr>
    </w:p>
    <w:tbl>
      <w:tblPr>
        <w:tblStyle w:val="Tabellenraster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00"/>
        <w:gridCol w:w="970"/>
        <w:gridCol w:w="970"/>
        <w:gridCol w:w="970"/>
        <w:gridCol w:w="970"/>
        <w:gridCol w:w="970"/>
        <w:gridCol w:w="970"/>
        <w:gridCol w:w="970"/>
        <w:gridCol w:w="970"/>
        <w:gridCol w:w="970"/>
      </w:tblGrid>
      <w:tr w:rsidR="00A359DE" w:rsidRPr="00F37BA9" w14:paraId="0C967455" w14:textId="77777777" w:rsidTr="00270F4B">
        <w:trPr>
          <w:trHeight w:hRule="exact" w:val="284"/>
          <w:jc w:val="center"/>
        </w:trPr>
        <w:tc>
          <w:tcPr>
            <w:tcW w:w="1900" w:type="dxa"/>
            <w:vAlign w:val="center"/>
          </w:tcPr>
          <w:p w14:paraId="516260DC" w14:textId="77777777" w:rsidR="00F37BA9" w:rsidRPr="00F1374D" w:rsidRDefault="00F37BA9" w:rsidP="00693514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F1374D">
              <w:rPr>
                <w:rFonts w:ascii="Arial" w:hAnsi="Arial" w:cs="Arial"/>
                <w:b/>
                <w:sz w:val="16"/>
                <w:szCs w:val="16"/>
              </w:rPr>
              <w:t>Datum</w:t>
            </w:r>
          </w:p>
        </w:tc>
        <w:sdt>
          <w:sdtPr>
            <w:rPr>
              <w:rFonts w:ascii="Arial" w:hAnsi="Arial" w:cs="Arial"/>
              <w:sz w:val="14"/>
              <w:szCs w:val="14"/>
            </w:rPr>
            <w:id w:val="-120004757"/>
            <w:placeholder>
              <w:docPart w:val="94868B66324E465CB49A30699E22BBF6"/>
            </w:placeholder>
            <w:showingPlcHdr/>
            <w:date w:fullDate="2014-01-18T00:00:00Z">
              <w:dateFormat w:val="dd.MM.yyyy"/>
              <w:lid w:val="de-CH"/>
              <w:storeMappedDataAs w:val="dateTime"/>
              <w:calendar w:val="gregorian"/>
            </w:date>
          </w:sdtPr>
          <w:sdtContent>
            <w:tc>
              <w:tcPr>
                <w:tcW w:w="970" w:type="dxa"/>
                <w:vAlign w:val="center"/>
              </w:tcPr>
              <w:p w14:paraId="462AB92E" w14:textId="77777777" w:rsidR="00F37BA9" w:rsidRPr="00F1374D" w:rsidRDefault="007D61B1" w:rsidP="007D61B1">
                <w:pPr>
                  <w:contextualSpacing/>
                  <w:rPr>
                    <w:rFonts w:ascii="Arial" w:hAnsi="Arial" w:cs="Arial"/>
                    <w:sz w:val="14"/>
                    <w:szCs w:val="14"/>
                  </w:rPr>
                </w:pPr>
                <w:r w:rsidRPr="00F1374D">
                  <w:rPr>
                    <w:rStyle w:val="Platzhaltertext"/>
                    <w:rFonts w:ascii="Arial" w:hAnsi="Arial" w:cs="Arial"/>
                    <w:sz w:val="14"/>
                    <w:szCs w:val="14"/>
                  </w:rPr>
                  <w:t>Klicken Sie hier, um ein Datum einzugeben.</w:t>
                </w:r>
              </w:p>
            </w:tc>
          </w:sdtContent>
        </w:sdt>
        <w:sdt>
          <w:sdtPr>
            <w:rPr>
              <w:rFonts w:ascii="Arial" w:hAnsi="Arial" w:cs="Arial"/>
              <w:sz w:val="14"/>
              <w:szCs w:val="14"/>
            </w:rPr>
            <w:id w:val="1700285184"/>
            <w:placeholder>
              <w:docPart w:val="EC6EB925367E4C55B65FD8B191B40846"/>
            </w:placeholder>
            <w:showingPlcHdr/>
            <w:date w:fullDate="2014-01-11T00:00:00Z">
              <w:dateFormat w:val="dd.MM.yyyy"/>
              <w:lid w:val="de-CH"/>
              <w:storeMappedDataAs w:val="dateTime"/>
              <w:calendar w:val="gregorian"/>
            </w:date>
          </w:sdtPr>
          <w:sdtContent>
            <w:tc>
              <w:tcPr>
                <w:tcW w:w="970" w:type="dxa"/>
                <w:vAlign w:val="center"/>
              </w:tcPr>
              <w:p w14:paraId="700EEAB5" w14:textId="77777777" w:rsidR="00F37BA9" w:rsidRPr="00F1374D" w:rsidRDefault="00C61AF7" w:rsidP="00C61AF7">
                <w:pPr>
                  <w:contextualSpacing/>
                  <w:rPr>
                    <w:rFonts w:ascii="Arial" w:hAnsi="Arial" w:cs="Arial"/>
                    <w:sz w:val="14"/>
                    <w:szCs w:val="14"/>
                  </w:rPr>
                </w:pPr>
                <w:r w:rsidRPr="00F1374D">
                  <w:rPr>
                    <w:rStyle w:val="Platzhaltertext"/>
                    <w:rFonts w:ascii="Arial" w:hAnsi="Arial" w:cs="Arial"/>
                    <w:sz w:val="14"/>
                    <w:szCs w:val="14"/>
                  </w:rPr>
                  <w:t>Klicken Sie hier, um ein Datum einzugeben.</w:t>
                </w:r>
              </w:p>
            </w:tc>
          </w:sdtContent>
        </w:sdt>
        <w:sdt>
          <w:sdtPr>
            <w:rPr>
              <w:rFonts w:ascii="Arial" w:hAnsi="Arial" w:cs="Arial"/>
              <w:sz w:val="14"/>
              <w:szCs w:val="14"/>
            </w:rPr>
            <w:id w:val="-1685280077"/>
            <w:placeholder>
              <w:docPart w:val="9CAAAF5D37304D33ABF4B107D228A2C4"/>
            </w:placeholder>
            <w:showingPlcHdr/>
            <w:date w:fullDate="2014-01-18T00:00:00Z">
              <w:dateFormat w:val="dd.MM.yyyy"/>
              <w:lid w:val="de-CH"/>
              <w:storeMappedDataAs w:val="dateTime"/>
              <w:calendar w:val="gregorian"/>
            </w:date>
          </w:sdtPr>
          <w:sdtContent>
            <w:tc>
              <w:tcPr>
                <w:tcW w:w="970" w:type="dxa"/>
                <w:vAlign w:val="center"/>
              </w:tcPr>
              <w:p w14:paraId="074F0929" w14:textId="77777777" w:rsidR="00F37BA9" w:rsidRPr="00F1374D" w:rsidRDefault="007D61B1" w:rsidP="007D61B1">
                <w:pPr>
                  <w:contextualSpacing/>
                  <w:rPr>
                    <w:rFonts w:ascii="Arial" w:hAnsi="Arial" w:cs="Arial"/>
                    <w:sz w:val="14"/>
                    <w:szCs w:val="14"/>
                  </w:rPr>
                </w:pPr>
                <w:r w:rsidRPr="00F1374D">
                  <w:rPr>
                    <w:rStyle w:val="Platzhaltertext"/>
                    <w:rFonts w:ascii="Arial" w:hAnsi="Arial" w:cs="Arial"/>
                    <w:sz w:val="14"/>
                    <w:szCs w:val="14"/>
                  </w:rPr>
                  <w:t>Klicken Sie hier, um ein Datum einzugeben.</w:t>
                </w:r>
              </w:p>
            </w:tc>
          </w:sdtContent>
        </w:sdt>
        <w:sdt>
          <w:sdtPr>
            <w:rPr>
              <w:rFonts w:ascii="Arial" w:hAnsi="Arial" w:cs="Arial"/>
              <w:sz w:val="14"/>
              <w:szCs w:val="14"/>
            </w:rPr>
            <w:id w:val="-45992173"/>
            <w:placeholder>
              <w:docPart w:val="D8548E2FA80A4096B36784F26730E183"/>
            </w:placeholder>
            <w:showingPlcHdr/>
            <w:date w:fullDate="2014-01-03T00:00:00Z">
              <w:dateFormat w:val="dd.MM.yyyy"/>
              <w:lid w:val="de-CH"/>
              <w:storeMappedDataAs w:val="dateTime"/>
              <w:calendar w:val="gregorian"/>
            </w:date>
          </w:sdtPr>
          <w:sdtContent>
            <w:tc>
              <w:tcPr>
                <w:tcW w:w="970" w:type="dxa"/>
                <w:vAlign w:val="center"/>
              </w:tcPr>
              <w:p w14:paraId="7E1F107B" w14:textId="77777777" w:rsidR="00F37BA9" w:rsidRPr="00F1374D" w:rsidRDefault="007D61B1" w:rsidP="007D61B1">
                <w:pPr>
                  <w:contextualSpacing/>
                  <w:rPr>
                    <w:rFonts w:ascii="Arial" w:hAnsi="Arial" w:cs="Arial"/>
                    <w:sz w:val="14"/>
                    <w:szCs w:val="14"/>
                  </w:rPr>
                </w:pPr>
                <w:r w:rsidRPr="00F1374D">
                  <w:rPr>
                    <w:rStyle w:val="Platzhaltertext"/>
                    <w:rFonts w:ascii="Arial" w:hAnsi="Arial" w:cs="Arial"/>
                    <w:sz w:val="14"/>
                    <w:szCs w:val="14"/>
                  </w:rPr>
                  <w:t>Klicken Sie hier, um ein Datum einzugeben.</w:t>
                </w:r>
              </w:p>
            </w:tc>
          </w:sdtContent>
        </w:sdt>
        <w:sdt>
          <w:sdtPr>
            <w:rPr>
              <w:rFonts w:ascii="Arial" w:hAnsi="Arial" w:cs="Arial"/>
              <w:sz w:val="14"/>
              <w:szCs w:val="14"/>
            </w:rPr>
            <w:id w:val="771755514"/>
            <w:placeholder>
              <w:docPart w:val="7FB4A4AC2A1C4D3AAE95FA30966771B2"/>
            </w:placeholder>
            <w:showingPlcHdr/>
            <w:date w:fullDate="2014-01-09T00:00:00Z">
              <w:dateFormat w:val="dd.MM.yyyy"/>
              <w:lid w:val="de-CH"/>
              <w:storeMappedDataAs w:val="dateTime"/>
              <w:calendar w:val="gregorian"/>
            </w:date>
          </w:sdtPr>
          <w:sdtContent>
            <w:tc>
              <w:tcPr>
                <w:tcW w:w="970" w:type="dxa"/>
                <w:vAlign w:val="center"/>
              </w:tcPr>
              <w:p w14:paraId="08C82D6E" w14:textId="77777777" w:rsidR="00F37BA9" w:rsidRPr="00F1374D" w:rsidRDefault="007D61B1" w:rsidP="007D61B1">
                <w:pPr>
                  <w:contextualSpacing/>
                  <w:rPr>
                    <w:rFonts w:ascii="Arial" w:hAnsi="Arial" w:cs="Arial"/>
                    <w:sz w:val="14"/>
                    <w:szCs w:val="14"/>
                  </w:rPr>
                </w:pPr>
                <w:r w:rsidRPr="00F1374D">
                  <w:rPr>
                    <w:rStyle w:val="Platzhaltertext"/>
                    <w:rFonts w:ascii="Arial" w:hAnsi="Arial" w:cs="Arial"/>
                    <w:sz w:val="14"/>
                    <w:szCs w:val="14"/>
                  </w:rPr>
                  <w:t>Klicken Sie hier, um ein Datum einzugeben.</w:t>
                </w:r>
              </w:p>
            </w:tc>
          </w:sdtContent>
        </w:sdt>
        <w:sdt>
          <w:sdtPr>
            <w:rPr>
              <w:rFonts w:ascii="Arial" w:hAnsi="Arial" w:cs="Arial"/>
              <w:sz w:val="14"/>
              <w:szCs w:val="14"/>
            </w:rPr>
            <w:id w:val="2131422325"/>
            <w:placeholder>
              <w:docPart w:val="419D850B06DC4A8A814F649DA0A3E792"/>
            </w:placeholder>
            <w:showingPlcHdr/>
            <w:date w:fullDate="2014-01-15T00:00:00Z">
              <w:dateFormat w:val="dd.MM.yyyy"/>
              <w:lid w:val="de-CH"/>
              <w:storeMappedDataAs w:val="dateTime"/>
              <w:calendar w:val="gregorian"/>
            </w:date>
          </w:sdtPr>
          <w:sdtContent>
            <w:tc>
              <w:tcPr>
                <w:tcW w:w="970" w:type="dxa"/>
                <w:vAlign w:val="center"/>
              </w:tcPr>
              <w:p w14:paraId="02839A46" w14:textId="77777777" w:rsidR="00F37BA9" w:rsidRPr="00F1374D" w:rsidRDefault="007D61B1" w:rsidP="007D61B1">
                <w:pPr>
                  <w:contextualSpacing/>
                  <w:rPr>
                    <w:rFonts w:ascii="Arial" w:hAnsi="Arial" w:cs="Arial"/>
                    <w:sz w:val="14"/>
                    <w:szCs w:val="14"/>
                  </w:rPr>
                </w:pPr>
                <w:r w:rsidRPr="00F1374D">
                  <w:rPr>
                    <w:rStyle w:val="Platzhaltertext"/>
                    <w:rFonts w:ascii="Arial" w:hAnsi="Arial" w:cs="Arial"/>
                    <w:sz w:val="14"/>
                    <w:szCs w:val="14"/>
                  </w:rPr>
                  <w:t>Klicken Sie hier, um ein Datum einzugeben.</w:t>
                </w:r>
              </w:p>
            </w:tc>
          </w:sdtContent>
        </w:sdt>
        <w:sdt>
          <w:sdtPr>
            <w:rPr>
              <w:rFonts w:ascii="Arial" w:hAnsi="Arial" w:cs="Arial"/>
              <w:sz w:val="14"/>
              <w:szCs w:val="14"/>
            </w:rPr>
            <w:id w:val="-1151437509"/>
            <w:placeholder>
              <w:docPart w:val="C033D889718842D0B7F743A2E9A5D4CD"/>
            </w:placeholder>
            <w:showingPlcHdr/>
            <w:date w:fullDate="2014-01-21T00:00:00Z">
              <w:dateFormat w:val="dd.MM.yyyy"/>
              <w:lid w:val="de-CH"/>
              <w:storeMappedDataAs w:val="dateTime"/>
              <w:calendar w:val="gregorian"/>
            </w:date>
          </w:sdtPr>
          <w:sdtContent>
            <w:tc>
              <w:tcPr>
                <w:tcW w:w="970" w:type="dxa"/>
                <w:vAlign w:val="center"/>
              </w:tcPr>
              <w:p w14:paraId="0DC22395" w14:textId="77777777" w:rsidR="00F37BA9" w:rsidRPr="00F1374D" w:rsidRDefault="007D61B1" w:rsidP="007D61B1">
                <w:pPr>
                  <w:contextualSpacing/>
                  <w:rPr>
                    <w:rFonts w:ascii="Arial" w:hAnsi="Arial" w:cs="Arial"/>
                    <w:sz w:val="14"/>
                    <w:szCs w:val="14"/>
                  </w:rPr>
                </w:pPr>
                <w:r w:rsidRPr="00F1374D">
                  <w:rPr>
                    <w:rStyle w:val="Platzhaltertext"/>
                    <w:rFonts w:ascii="Arial" w:hAnsi="Arial" w:cs="Arial"/>
                    <w:sz w:val="14"/>
                    <w:szCs w:val="14"/>
                  </w:rPr>
                  <w:t>Klicken Sie hier, um ein Datum einzugeben.</w:t>
                </w:r>
              </w:p>
            </w:tc>
          </w:sdtContent>
        </w:sdt>
        <w:sdt>
          <w:sdtPr>
            <w:rPr>
              <w:rFonts w:ascii="Arial" w:hAnsi="Arial" w:cs="Arial"/>
              <w:sz w:val="14"/>
              <w:szCs w:val="14"/>
            </w:rPr>
            <w:id w:val="-1040434287"/>
            <w:placeholder>
              <w:docPart w:val="402B207F48CA4195B11D33CAB3800D9D"/>
            </w:placeholder>
            <w:showingPlcHdr/>
            <w:date w:fullDate="2014-01-24T00:00:00Z">
              <w:dateFormat w:val="dd.MM.yyyy"/>
              <w:lid w:val="de-CH"/>
              <w:storeMappedDataAs w:val="dateTime"/>
              <w:calendar w:val="gregorian"/>
            </w:date>
          </w:sdtPr>
          <w:sdtContent>
            <w:tc>
              <w:tcPr>
                <w:tcW w:w="970" w:type="dxa"/>
                <w:vAlign w:val="center"/>
              </w:tcPr>
              <w:p w14:paraId="6BDBCECA" w14:textId="77777777" w:rsidR="00F37BA9" w:rsidRPr="00F1374D" w:rsidRDefault="007D61B1" w:rsidP="007D61B1">
                <w:pPr>
                  <w:contextualSpacing/>
                  <w:rPr>
                    <w:rFonts w:ascii="Arial" w:hAnsi="Arial" w:cs="Arial"/>
                    <w:sz w:val="14"/>
                    <w:szCs w:val="14"/>
                  </w:rPr>
                </w:pPr>
                <w:r w:rsidRPr="00F1374D">
                  <w:rPr>
                    <w:rStyle w:val="Platzhaltertext"/>
                    <w:rFonts w:ascii="Arial" w:hAnsi="Arial" w:cs="Arial"/>
                    <w:sz w:val="14"/>
                    <w:szCs w:val="14"/>
                  </w:rPr>
                  <w:t>Klicken Sie hier, um ein Datum einzugeben.</w:t>
                </w:r>
              </w:p>
            </w:tc>
          </w:sdtContent>
        </w:sdt>
        <w:sdt>
          <w:sdtPr>
            <w:rPr>
              <w:rFonts w:ascii="Arial" w:hAnsi="Arial" w:cs="Arial"/>
              <w:sz w:val="14"/>
              <w:szCs w:val="14"/>
            </w:rPr>
            <w:id w:val="2076932712"/>
            <w:placeholder>
              <w:docPart w:val="CC727338C4974C8AAA4DC86291AE4D19"/>
            </w:placeholder>
            <w:showingPlcHdr/>
            <w:date w:fullDate="2014-01-08T00:00:00Z">
              <w:dateFormat w:val="dd.MM.yyyy"/>
              <w:lid w:val="de-CH"/>
              <w:storeMappedDataAs w:val="dateTime"/>
              <w:calendar w:val="gregorian"/>
            </w:date>
          </w:sdtPr>
          <w:sdtContent>
            <w:tc>
              <w:tcPr>
                <w:tcW w:w="970" w:type="dxa"/>
                <w:vAlign w:val="center"/>
              </w:tcPr>
              <w:p w14:paraId="6A990D0C" w14:textId="77777777" w:rsidR="00F37BA9" w:rsidRPr="00F1374D" w:rsidRDefault="007D61B1" w:rsidP="007D61B1">
                <w:pPr>
                  <w:contextualSpacing/>
                  <w:rPr>
                    <w:rFonts w:ascii="Arial" w:hAnsi="Arial" w:cs="Arial"/>
                    <w:sz w:val="14"/>
                    <w:szCs w:val="14"/>
                  </w:rPr>
                </w:pPr>
                <w:r w:rsidRPr="00F1374D">
                  <w:rPr>
                    <w:rStyle w:val="Platzhaltertext"/>
                    <w:rFonts w:ascii="Arial" w:hAnsi="Arial" w:cs="Arial"/>
                    <w:sz w:val="14"/>
                    <w:szCs w:val="14"/>
                  </w:rPr>
                  <w:t>Klicken Sie hier, um ein Datum einzugeben.</w:t>
                </w:r>
              </w:p>
            </w:tc>
          </w:sdtContent>
        </w:sdt>
      </w:tr>
      <w:tr w:rsidR="00F475A8" w:rsidRPr="00F37BA9" w14:paraId="4F48D2A4" w14:textId="77777777" w:rsidTr="00270F4B">
        <w:trPr>
          <w:trHeight w:hRule="exact" w:val="284"/>
          <w:jc w:val="center"/>
        </w:trPr>
        <w:tc>
          <w:tcPr>
            <w:tcW w:w="1900" w:type="dxa"/>
            <w:vAlign w:val="center"/>
          </w:tcPr>
          <w:p w14:paraId="02F994BC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F1374D">
              <w:rPr>
                <w:rFonts w:ascii="Arial" w:hAnsi="Arial" w:cs="Arial"/>
                <w:b/>
                <w:sz w:val="16"/>
                <w:szCs w:val="16"/>
              </w:rPr>
              <w:t>SS-Woche</w:t>
            </w:r>
          </w:p>
        </w:tc>
        <w:tc>
          <w:tcPr>
            <w:tcW w:w="970" w:type="dxa"/>
            <w:vAlign w:val="center"/>
          </w:tcPr>
          <w:p w14:paraId="3BCB9816" w14:textId="77777777" w:rsidR="00F475A8" w:rsidRPr="00F1374D" w:rsidRDefault="00C9134B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4"/>
                  </w:textInput>
                </w:ffData>
              </w:fldChar>
            </w:r>
            <w:bookmarkStart w:id="9" w:name="Text1"/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bookmarkEnd w:id="9"/>
          </w:p>
        </w:tc>
        <w:tc>
          <w:tcPr>
            <w:tcW w:w="970" w:type="dxa"/>
            <w:vAlign w:val="center"/>
          </w:tcPr>
          <w:p w14:paraId="0C9648C8" w14:textId="77777777" w:rsidR="00F475A8" w:rsidRPr="00F1374D" w:rsidRDefault="00C9134B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7C72E164" w14:textId="77777777" w:rsidR="00F475A8" w:rsidRPr="00F1374D" w:rsidRDefault="00C9134B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5E3DB722" w14:textId="77777777" w:rsidR="00F475A8" w:rsidRPr="00F1374D" w:rsidRDefault="00C9134B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00A76C4C" w14:textId="77777777" w:rsidR="00F475A8" w:rsidRPr="00F1374D" w:rsidRDefault="00C9134B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31F24407" w14:textId="77777777" w:rsidR="00F475A8" w:rsidRPr="00F1374D" w:rsidRDefault="00C9134B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36287EA9" w14:textId="77777777" w:rsidR="00F475A8" w:rsidRPr="00F1374D" w:rsidRDefault="00C9134B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4A8FEEA0" w14:textId="77777777" w:rsidR="00F475A8" w:rsidRPr="00F1374D" w:rsidRDefault="00C9134B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0EC24E77" w14:textId="77777777" w:rsidR="00F475A8" w:rsidRPr="00F1374D" w:rsidRDefault="00C9134B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</w:tr>
      <w:tr w:rsidR="009D0425" w:rsidRPr="00F37BA9" w14:paraId="6020BE6E" w14:textId="77777777" w:rsidTr="00270F4B">
        <w:trPr>
          <w:trHeight w:hRule="exact" w:val="284"/>
          <w:jc w:val="center"/>
        </w:trPr>
        <w:tc>
          <w:tcPr>
            <w:tcW w:w="1900" w:type="dxa"/>
            <w:vAlign w:val="center"/>
          </w:tcPr>
          <w:p w14:paraId="37C5CC3F" w14:textId="77777777" w:rsidR="009D0425" w:rsidRPr="00F1374D" w:rsidRDefault="009D0425" w:rsidP="009D0425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F1374D">
              <w:rPr>
                <w:rFonts w:ascii="Arial" w:hAnsi="Arial" w:cs="Arial"/>
                <w:b/>
                <w:sz w:val="16"/>
                <w:szCs w:val="16"/>
              </w:rPr>
              <w:t>Gewicht</w:t>
            </w:r>
          </w:p>
        </w:tc>
        <w:tc>
          <w:tcPr>
            <w:tcW w:w="970" w:type="dxa"/>
            <w:vAlign w:val="center"/>
          </w:tcPr>
          <w:p w14:paraId="3A397197" w14:textId="77777777" w:rsidR="009D0425" w:rsidRPr="00F1374D" w:rsidRDefault="009D0425" w:rsidP="009D0425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10" w:name="Text2"/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bookmarkEnd w:id="10"/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>/ +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3"/>
                  </w:textInput>
                </w:ffData>
              </w:fldChar>
            </w:r>
            <w:bookmarkStart w:id="11" w:name="Text3"/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bookmarkEnd w:id="11"/>
          </w:p>
        </w:tc>
        <w:tc>
          <w:tcPr>
            <w:tcW w:w="970" w:type="dxa"/>
            <w:vAlign w:val="center"/>
          </w:tcPr>
          <w:p w14:paraId="48C78C7D" w14:textId="77777777" w:rsidR="009D0425" w:rsidRPr="00F1374D" w:rsidRDefault="009D0425" w:rsidP="009D0425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 xml:space="preserve">/ +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2A658110" w14:textId="77777777" w:rsidR="009D0425" w:rsidRPr="00F1374D" w:rsidRDefault="009D0425" w:rsidP="009D0425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 xml:space="preserve">/ +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1314FAA3" w14:textId="77777777" w:rsidR="009D0425" w:rsidRPr="00F1374D" w:rsidRDefault="009D0425" w:rsidP="009D0425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 xml:space="preserve">/ +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26DFFF0E" w14:textId="77777777" w:rsidR="009D0425" w:rsidRPr="00F1374D" w:rsidRDefault="009D0425" w:rsidP="009D0425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 xml:space="preserve">/ +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7A488CA1" w14:textId="77777777" w:rsidR="009D0425" w:rsidRPr="00F1374D" w:rsidRDefault="009D0425" w:rsidP="009D0425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 xml:space="preserve">/ +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4C4806CE" w14:textId="77777777" w:rsidR="009D0425" w:rsidRPr="00F1374D" w:rsidRDefault="009D0425" w:rsidP="009D0425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 xml:space="preserve">/ +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0239F285" w14:textId="77777777" w:rsidR="009D0425" w:rsidRPr="00F1374D" w:rsidRDefault="009D0425" w:rsidP="009D0425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 xml:space="preserve">/ +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04197817" w14:textId="77777777" w:rsidR="009D0425" w:rsidRPr="00F1374D" w:rsidRDefault="009D0425" w:rsidP="009D0425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 xml:space="preserve">/ +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</w:tr>
      <w:tr w:rsidR="00560CFC" w:rsidRPr="00F37BA9" w14:paraId="6F61901F" w14:textId="77777777" w:rsidTr="00C9134B">
        <w:trPr>
          <w:trHeight w:hRule="exact" w:val="548"/>
          <w:jc w:val="center"/>
        </w:trPr>
        <w:tc>
          <w:tcPr>
            <w:tcW w:w="1900" w:type="dxa"/>
            <w:vAlign w:val="center"/>
          </w:tcPr>
          <w:p w14:paraId="63367C03" w14:textId="77777777" w:rsidR="00560CFC" w:rsidRDefault="00560CFC" w:rsidP="00560CFC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Urin </w:t>
            </w:r>
            <w:r w:rsidRPr="00F1374D">
              <w:rPr>
                <w:rFonts w:ascii="Arial" w:hAnsi="Arial" w:cs="Arial"/>
                <w:b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F1374D">
              <w:rPr>
                <w:rFonts w:ascii="Arial" w:hAnsi="Arial" w:cs="Arial"/>
                <w:b/>
                <w:sz w:val="16"/>
                <w:szCs w:val="16"/>
              </w:rPr>
              <w:t>/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F1374D">
              <w:rPr>
                <w:rFonts w:ascii="Arial" w:hAnsi="Arial" w:cs="Arial"/>
                <w:b/>
                <w:sz w:val="16"/>
                <w:szCs w:val="16"/>
              </w:rPr>
              <w:t>Z</w:t>
            </w:r>
          </w:p>
          <w:p w14:paraId="3C407387" w14:textId="77777777" w:rsidR="00560CFC" w:rsidRPr="00F1374D" w:rsidRDefault="00560CFC" w:rsidP="00560CFC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Lc / Nitrit</w:t>
            </w:r>
          </w:p>
        </w:tc>
        <w:tc>
          <w:tcPr>
            <w:tcW w:w="970" w:type="dxa"/>
            <w:vAlign w:val="center"/>
          </w:tcPr>
          <w:p w14:paraId="0F9CE63A" w14:textId="77777777" w:rsidR="00560CFC" w:rsidRDefault="00560CFC" w:rsidP="00560CF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Dropdown7"/>
                  <w:enabled/>
                  <w:calcOnExit w:val="0"/>
                  <w:ddList>
                    <w:listEntry w:val="    "/>
                    <w:listEntry w:val="+++"/>
                    <w:listEntry w:val="++"/>
                    <w:listEntry w:val="+"/>
                    <w:listEntry w:val="neg."/>
                  </w:ddList>
                </w:ffData>
              </w:fldChar>
            </w:r>
            <w:bookmarkStart w:id="12" w:name="Dropdown7"/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bookmarkEnd w:id="12"/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 w:rsidRPr="00F1374D">
              <w:rPr>
                <w:rFonts w:ascii="Arial" w:hAnsi="Arial" w:cs="Arial"/>
                <w:sz w:val="14"/>
                <w:szCs w:val="14"/>
              </w:rPr>
              <w:t>/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+++"/>
                    <w:listEntry w:val="++"/>
                    <w:listEntry w:val="+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  <w:p w14:paraId="1138ECEE" w14:textId="77777777" w:rsidR="00560CFC" w:rsidRPr="00F1374D" w:rsidRDefault="00560CFC" w:rsidP="00560CF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+++"/>
                    <w:listEntry w:val="++"/>
                    <w:listEntry w:val="+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 / 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pos.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4FE6203B" w14:textId="77777777" w:rsidR="00560CFC" w:rsidRDefault="00560CFC" w:rsidP="00560CF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Dropdown7"/>
                  <w:enabled/>
                  <w:calcOnExit w:val="0"/>
                  <w:ddList>
                    <w:listEntry w:val="    "/>
                    <w:listEntry w:val="+++"/>
                    <w:listEntry w:val="++"/>
                    <w:listEntry w:val="+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 w:rsidRPr="00F1374D">
              <w:rPr>
                <w:rFonts w:ascii="Arial" w:hAnsi="Arial" w:cs="Arial"/>
                <w:sz w:val="14"/>
                <w:szCs w:val="14"/>
              </w:rPr>
              <w:t>/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+++"/>
                    <w:listEntry w:val="++"/>
                    <w:listEntry w:val="+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  <w:p w14:paraId="4A6F52FF" w14:textId="77777777" w:rsidR="00560CFC" w:rsidRPr="00F1374D" w:rsidRDefault="00560CFC" w:rsidP="00560CF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+++"/>
                    <w:listEntry w:val="++"/>
                    <w:listEntry w:val="+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 / 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pos.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2BCFD921" w14:textId="77777777" w:rsidR="00560CFC" w:rsidRDefault="00560CFC" w:rsidP="00560CF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Dropdown7"/>
                  <w:enabled/>
                  <w:calcOnExit w:val="0"/>
                  <w:ddList>
                    <w:listEntry w:val="    "/>
                    <w:listEntry w:val="+++"/>
                    <w:listEntry w:val="++"/>
                    <w:listEntry w:val="+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 w:rsidRPr="00F1374D">
              <w:rPr>
                <w:rFonts w:ascii="Arial" w:hAnsi="Arial" w:cs="Arial"/>
                <w:sz w:val="14"/>
                <w:szCs w:val="14"/>
              </w:rPr>
              <w:t>/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+++"/>
                    <w:listEntry w:val="++"/>
                    <w:listEntry w:val="+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  <w:p w14:paraId="5FC98E52" w14:textId="77777777" w:rsidR="00560CFC" w:rsidRPr="00F1374D" w:rsidRDefault="00560CFC" w:rsidP="00560CF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+++"/>
                    <w:listEntry w:val="++"/>
                    <w:listEntry w:val="+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 / 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pos.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5265B6A1" w14:textId="77777777" w:rsidR="00560CFC" w:rsidRDefault="00560CFC" w:rsidP="00560CF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Dropdown7"/>
                  <w:enabled/>
                  <w:calcOnExit w:val="0"/>
                  <w:ddList>
                    <w:listEntry w:val="    "/>
                    <w:listEntry w:val="+++"/>
                    <w:listEntry w:val="++"/>
                    <w:listEntry w:val="+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 w:rsidRPr="00F1374D">
              <w:rPr>
                <w:rFonts w:ascii="Arial" w:hAnsi="Arial" w:cs="Arial"/>
                <w:sz w:val="14"/>
                <w:szCs w:val="14"/>
              </w:rPr>
              <w:t>/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+++"/>
                    <w:listEntry w:val="++"/>
                    <w:listEntry w:val="+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  <w:p w14:paraId="231C2C56" w14:textId="77777777" w:rsidR="00560CFC" w:rsidRPr="00F1374D" w:rsidRDefault="00560CFC" w:rsidP="00560CF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+++"/>
                    <w:listEntry w:val="++"/>
                    <w:listEntry w:val="+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 / 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pos.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0ADD9DA9" w14:textId="77777777" w:rsidR="00560CFC" w:rsidRDefault="00560CFC" w:rsidP="00560CF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Dropdown7"/>
                  <w:enabled/>
                  <w:calcOnExit w:val="0"/>
                  <w:ddList>
                    <w:listEntry w:val="    "/>
                    <w:listEntry w:val="+++"/>
                    <w:listEntry w:val="++"/>
                    <w:listEntry w:val="+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 w:rsidRPr="00F1374D">
              <w:rPr>
                <w:rFonts w:ascii="Arial" w:hAnsi="Arial" w:cs="Arial"/>
                <w:sz w:val="14"/>
                <w:szCs w:val="14"/>
              </w:rPr>
              <w:t>/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+++"/>
                    <w:listEntry w:val="++"/>
                    <w:listEntry w:val="+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  <w:p w14:paraId="72F61BA2" w14:textId="77777777" w:rsidR="00560CFC" w:rsidRPr="00F1374D" w:rsidRDefault="00560CFC" w:rsidP="00560CF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+++"/>
                    <w:listEntry w:val="++"/>
                    <w:listEntry w:val="+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 / 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pos.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668EFB61" w14:textId="77777777" w:rsidR="00560CFC" w:rsidRDefault="00560CFC" w:rsidP="00560CF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Dropdown7"/>
                  <w:enabled/>
                  <w:calcOnExit w:val="0"/>
                  <w:ddList>
                    <w:listEntry w:val="    "/>
                    <w:listEntry w:val="+++"/>
                    <w:listEntry w:val="++"/>
                    <w:listEntry w:val="+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 w:rsidRPr="00F1374D">
              <w:rPr>
                <w:rFonts w:ascii="Arial" w:hAnsi="Arial" w:cs="Arial"/>
                <w:sz w:val="14"/>
                <w:szCs w:val="14"/>
              </w:rPr>
              <w:t>/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+++"/>
                    <w:listEntry w:val="++"/>
                    <w:listEntry w:val="+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  <w:p w14:paraId="164E96E0" w14:textId="77777777" w:rsidR="00560CFC" w:rsidRPr="00F1374D" w:rsidRDefault="00560CFC" w:rsidP="00560CF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+++"/>
                    <w:listEntry w:val="++"/>
                    <w:listEntry w:val="+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 / 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pos.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5FFED2A9" w14:textId="77777777" w:rsidR="00560CFC" w:rsidRDefault="00560CFC" w:rsidP="00560CF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Dropdown7"/>
                  <w:enabled/>
                  <w:calcOnExit w:val="0"/>
                  <w:ddList>
                    <w:listEntry w:val="    "/>
                    <w:listEntry w:val="+++"/>
                    <w:listEntry w:val="++"/>
                    <w:listEntry w:val="+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 w:rsidRPr="00F1374D">
              <w:rPr>
                <w:rFonts w:ascii="Arial" w:hAnsi="Arial" w:cs="Arial"/>
                <w:sz w:val="14"/>
                <w:szCs w:val="14"/>
              </w:rPr>
              <w:t>/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+++"/>
                    <w:listEntry w:val="++"/>
                    <w:listEntry w:val="+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  <w:p w14:paraId="4DE47B94" w14:textId="77777777" w:rsidR="00560CFC" w:rsidRPr="00F1374D" w:rsidRDefault="00560CFC" w:rsidP="00560CF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+++"/>
                    <w:listEntry w:val="++"/>
                    <w:listEntry w:val="+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 / 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pos.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5165C2F8" w14:textId="77777777" w:rsidR="00560CFC" w:rsidRDefault="00560CFC" w:rsidP="00560CF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Dropdown7"/>
                  <w:enabled/>
                  <w:calcOnExit w:val="0"/>
                  <w:ddList>
                    <w:listEntry w:val="    "/>
                    <w:listEntry w:val="+++"/>
                    <w:listEntry w:val="++"/>
                    <w:listEntry w:val="+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 w:rsidRPr="00F1374D">
              <w:rPr>
                <w:rFonts w:ascii="Arial" w:hAnsi="Arial" w:cs="Arial"/>
                <w:sz w:val="14"/>
                <w:szCs w:val="14"/>
              </w:rPr>
              <w:t>/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+++"/>
                    <w:listEntry w:val="++"/>
                    <w:listEntry w:val="+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  <w:p w14:paraId="47F574A4" w14:textId="77777777" w:rsidR="00560CFC" w:rsidRPr="00F1374D" w:rsidRDefault="00560CFC" w:rsidP="00560CF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+++"/>
                    <w:listEntry w:val="++"/>
                    <w:listEntry w:val="+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 / 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pos.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2E889B89" w14:textId="77777777" w:rsidR="00560CFC" w:rsidRDefault="00560CFC" w:rsidP="00560CF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Dropdown7"/>
                  <w:enabled/>
                  <w:calcOnExit w:val="0"/>
                  <w:ddList>
                    <w:listEntry w:val="    "/>
                    <w:listEntry w:val="+++"/>
                    <w:listEntry w:val="++"/>
                    <w:listEntry w:val="+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 w:rsidRPr="00F1374D">
              <w:rPr>
                <w:rFonts w:ascii="Arial" w:hAnsi="Arial" w:cs="Arial"/>
                <w:sz w:val="14"/>
                <w:szCs w:val="14"/>
              </w:rPr>
              <w:t>/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+++"/>
                    <w:listEntry w:val="++"/>
                    <w:listEntry w:val="+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  <w:p w14:paraId="49C39615" w14:textId="77777777" w:rsidR="00560CFC" w:rsidRPr="00F1374D" w:rsidRDefault="00560CFC" w:rsidP="00560CF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+++"/>
                    <w:listEntry w:val="++"/>
                    <w:listEntry w:val="+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 / 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pos."/>
                    <w:listEntry w:val="neg.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</w:tr>
      <w:tr w:rsidR="0079397D" w:rsidRPr="00F37BA9" w14:paraId="3CED4253" w14:textId="77777777" w:rsidTr="00270F4B">
        <w:trPr>
          <w:trHeight w:hRule="exact" w:val="284"/>
          <w:jc w:val="center"/>
        </w:trPr>
        <w:tc>
          <w:tcPr>
            <w:tcW w:w="1900" w:type="dxa"/>
            <w:vAlign w:val="center"/>
          </w:tcPr>
          <w:p w14:paraId="0CE2F611" w14:textId="77777777" w:rsidR="0079397D" w:rsidRPr="00F1374D" w:rsidRDefault="0079397D" w:rsidP="0079397D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F1374D">
              <w:rPr>
                <w:rFonts w:ascii="Arial" w:hAnsi="Arial" w:cs="Arial"/>
                <w:b/>
                <w:sz w:val="16"/>
                <w:szCs w:val="16"/>
              </w:rPr>
              <w:t>BD</w:t>
            </w:r>
          </w:p>
        </w:tc>
        <w:tc>
          <w:tcPr>
            <w:tcW w:w="970" w:type="dxa"/>
            <w:vAlign w:val="center"/>
          </w:tcPr>
          <w:p w14:paraId="7A06A6F0" w14:textId="77777777" w:rsidR="0079397D" w:rsidRPr="00F1374D" w:rsidRDefault="0079397D" w:rsidP="0079397D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3"/>
                  </w:textInput>
                </w:ffData>
              </w:fldChar>
            </w:r>
            <w:bookmarkStart w:id="13" w:name="Text13"/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bookmarkEnd w:id="13"/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 xml:space="preserve">/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3"/>
                  </w:textInput>
                </w:ffData>
              </w:fldChar>
            </w:r>
            <w:bookmarkStart w:id="14" w:name="Text14"/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bookmarkEnd w:id="14"/>
          </w:p>
        </w:tc>
        <w:tc>
          <w:tcPr>
            <w:tcW w:w="970" w:type="dxa"/>
            <w:vAlign w:val="center"/>
          </w:tcPr>
          <w:p w14:paraId="6C3F514D" w14:textId="77777777" w:rsidR="0079397D" w:rsidRPr="00F1374D" w:rsidRDefault="0079397D" w:rsidP="0079397D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 xml:space="preserve">/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541EEA70" w14:textId="77777777" w:rsidR="0079397D" w:rsidRPr="00F1374D" w:rsidRDefault="0079397D" w:rsidP="0079397D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 xml:space="preserve">/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4114A115" w14:textId="77777777" w:rsidR="0079397D" w:rsidRPr="00F1374D" w:rsidRDefault="0079397D" w:rsidP="0079397D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 xml:space="preserve">/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4F7466AA" w14:textId="77777777" w:rsidR="0079397D" w:rsidRPr="00F1374D" w:rsidRDefault="0079397D" w:rsidP="0079397D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 xml:space="preserve">/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3F935EE6" w14:textId="77777777" w:rsidR="0079397D" w:rsidRPr="00F1374D" w:rsidRDefault="0079397D" w:rsidP="0079397D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 xml:space="preserve">/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13AC80EA" w14:textId="77777777" w:rsidR="0079397D" w:rsidRPr="00F1374D" w:rsidRDefault="0079397D" w:rsidP="0079397D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 xml:space="preserve">/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5BDA3EF0" w14:textId="77777777" w:rsidR="0079397D" w:rsidRPr="00F1374D" w:rsidRDefault="0079397D" w:rsidP="0079397D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 xml:space="preserve">/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5EAD644A" w14:textId="77777777" w:rsidR="0079397D" w:rsidRPr="00F1374D" w:rsidRDefault="0079397D" w:rsidP="0079397D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 xml:space="preserve">/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</w:tr>
      <w:tr w:rsidR="009D0425" w:rsidRPr="00F37BA9" w14:paraId="5BF055A8" w14:textId="77777777" w:rsidTr="00270F4B">
        <w:trPr>
          <w:trHeight w:hRule="exact" w:val="284"/>
          <w:jc w:val="center"/>
        </w:trPr>
        <w:tc>
          <w:tcPr>
            <w:tcW w:w="1900" w:type="dxa"/>
            <w:vAlign w:val="center"/>
          </w:tcPr>
          <w:p w14:paraId="75164304" w14:textId="77777777" w:rsidR="009D0425" w:rsidRPr="00F1374D" w:rsidRDefault="009D0425" w:rsidP="009D0425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F1374D">
              <w:rPr>
                <w:rFonts w:ascii="Arial" w:hAnsi="Arial" w:cs="Arial"/>
                <w:b/>
                <w:sz w:val="16"/>
                <w:szCs w:val="16"/>
              </w:rPr>
              <w:t>Oedeme</w:t>
            </w:r>
          </w:p>
        </w:tc>
        <w:tc>
          <w:tcPr>
            <w:tcW w:w="970" w:type="dxa"/>
            <w:vAlign w:val="center"/>
          </w:tcPr>
          <w:p w14:paraId="7215DAA0" w14:textId="77777777" w:rsidR="009D0425" w:rsidRPr="00F1374D" w:rsidRDefault="009D0425" w:rsidP="009D0425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Dropdown10"/>
                  <w:enabled/>
                  <w:calcOnExit w:val="0"/>
                  <w:ddList>
                    <w:listEntry w:val="          "/>
                    <w:listEntry w:val="+"/>
                    <w:listEntry w:val="++"/>
                    <w:listEntry w:val="+++"/>
                  </w:ddList>
                </w:ffData>
              </w:fldChar>
            </w:r>
            <w:bookmarkStart w:id="15" w:name="Dropdown10"/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bookmarkEnd w:id="15"/>
          </w:p>
        </w:tc>
        <w:tc>
          <w:tcPr>
            <w:tcW w:w="970" w:type="dxa"/>
            <w:vAlign w:val="center"/>
          </w:tcPr>
          <w:p w14:paraId="4B7114CD" w14:textId="77777777" w:rsidR="009D0425" w:rsidRPr="00F1374D" w:rsidRDefault="009D0425" w:rsidP="009D0425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"/>
                    <w:listEntry w:val="+"/>
                    <w:listEntry w:val="++"/>
                    <w:listEntry w:val="+++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4C37CCDF" w14:textId="77777777" w:rsidR="009D0425" w:rsidRPr="00F1374D" w:rsidRDefault="009D0425" w:rsidP="009D0425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Dropdown10"/>
                  <w:enabled/>
                  <w:calcOnExit w:val="0"/>
                  <w:ddList>
                    <w:listEntry w:val="          "/>
                    <w:listEntry w:val="+"/>
                    <w:listEntry w:val="++"/>
                    <w:listEntry w:val="+++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13BB5D08" w14:textId="77777777" w:rsidR="009D0425" w:rsidRPr="00F1374D" w:rsidRDefault="009D0425" w:rsidP="009D0425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Dropdown10"/>
                  <w:enabled/>
                  <w:calcOnExit w:val="0"/>
                  <w:ddList>
                    <w:listEntry w:val="          "/>
                    <w:listEntry w:val="+"/>
                    <w:listEntry w:val="++"/>
                    <w:listEntry w:val="+++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15ECC377" w14:textId="77777777" w:rsidR="009D0425" w:rsidRPr="00F1374D" w:rsidRDefault="009D0425" w:rsidP="009D0425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Dropdown10"/>
                  <w:enabled/>
                  <w:calcOnExit w:val="0"/>
                  <w:ddList>
                    <w:listEntry w:val="          "/>
                    <w:listEntry w:val="+"/>
                    <w:listEntry w:val="++"/>
                    <w:listEntry w:val="+++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3713719D" w14:textId="77777777" w:rsidR="009D0425" w:rsidRPr="00F1374D" w:rsidRDefault="009D0425" w:rsidP="009D0425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Dropdown10"/>
                  <w:enabled/>
                  <w:calcOnExit w:val="0"/>
                  <w:ddList>
                    <w:listEntry w:val="          "/>
                    <w:listEntry w:val="+"/>
                    <w:listEntry w:val="++"/>
                    <w:listEntry w:val="+++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7FFA7583" w14:textId="77777777" w:rsidR="009D0425" w:rsidRPr="00F1374D" w:rsidRDefault="009D0425" w:rsidP="009D0425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Dropdown10"/>
                  <w:enabled/>
                  <w:calcOnExit w:val="0"/>
                  <w:ddList>
                    <w:listEntry w:val="          "/>
                    <w:listEntry w:val="+"/>
                    <w:listEntry w:val="++"/>
                    <w:listEntry w:val="+++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467B2EDB" w14:textId="77777777" w:rsidR="009D0425" w:rsidRPr="00F1374D" w:rsidRDefault="009D0425" w:rsidP="009D0425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Dropdown10"/>
                  <w:enabled/>
                  <w:calcOnExit w:val="0"/>
                  <w:ddList>
                    <w:listEntry w:val="          "/>
                    <w:listEntry w:val="+"/>
                    <w:listEntry w:val="++"/>
                    <w:listEntry w:val="+++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7EC16298" w14:textId="77777777" w:rsidR="009D0425" w:rsidRPr="00F1374D" w:rsidRDefault="009D0425" w:rsidP="009D0425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Dropdown10"/>
                  <w:enabled/>
                  <w:calcOnExit w:val="0"/>
                  <w:ddList>
                    <w:listEntry w:val="          "/>
                    <w:listEntry w:val="+"/>
                    <w:listEntry w:val="++"/>
                    <w:listEntry w:val="+++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</w:tr>
      <w:tr w:rsidR="0079397D" w:rsidRPr="00F37BA9" w14:paraId="6B930D26" w14:textId="77777777" w:rsidTr="00270F4B">
        <w:trPr>
          <w:trHeight w:hRule="exact" w:val="284"/>
          <w:jc w:val="center"/>
        </w:trPr>
        <w:tc>
          <w:tcPr>
            <w:tcW w:w="1900" w:type="dxa"/>
            <w:vAlign w:val="center"/>
          </w:tcPr>
          <w:p w14:paraId="2E12F236" w14:textId="77777777" w:rsidR="0079397D" w:rsidRPr="00F1374D" w:rsidRDefault="0079397D" w:rsidP="0079397D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F1374D">
              <w:rPr>
                <w:rFonts w:ascii="Arial" w:hAnsi="Arial" w:cs="Arial"/>
                <w:b/>
                <w:sz w:val="16"/>
                <w:szCs w:val="16"/>
              </w:rPr>
              <w:t>BU/Sy-Fundus</w:t>
            </w:r>
          </w:p>
        </w:tc>
        <w:tc>
          <w:tcPr>
            <w:tcW w:w="970" w:type="dxa"/>
            <w:vAlign w:val="center"/>
          </w:tcPr>
          <w:p w14:paraId="27E2D5D7" w14:textId="77777777" w:rsidR="0079397D" w:rsidRPr="00F1374D" w:rsidRDefault="0079397D" w:rsidP="0079397D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 xml:space="preserve">/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443252E0" w14:textId="77777777" w:rsidR="0079397D" w:rsidRPr="00F1374D" w:rsidRDefault="0079397D" w:rsidP="0079397D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 xml:space="preserve">/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59A236F0" w14:textId="77777777" w:rsidR="0079397D" w:rsidRPr="00F1374D" w:rsidRDefault="0079397D" w:rsidP="0079397D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 xml:space="preserve">/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3F226DAE" w14:textId="77777777" w:rsidR="0079397D" w:rsidRPr="00F1374D" w:rsidRDefault="0079397D" w:rsidP="0079397D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 xml:space="preserve">/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26D6738B" w14:textId="77777777" w:rsidR="0079397D" w:rsidRPr="00F1374D" w:rsidRDefault="0079397D" w:rsidP="0079397D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 xml:space="preserve">/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0C1B7257" w14:textId="77777777" w:rsidR="0079397D" w:rsidRPr="00F1374D" w:rsidRDefault="0079397D" w:rsidP="0079397D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 xml:space="preserve">/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13FE3B17" w14:textId="77777777" w:rsidR="0079397D" w:rsidRPr="00F1374D" w:rsidRDefault="0079397D" w:rsidP="0079397D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 xml:space="preserve">/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1B2D9FC6" w14:textId="77777777" w:rsidR="0079397D" w:rsidRPr="00F1374D" w:rsidRDefault="0079397D" w:rsidP="0079397D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 xml:space="preserve">/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40572E2B" w14:textId="77777777" w:rsidR="0079397D" w:rsidRPr="00F1374D" w:rsidRDefault="0079397D" w:rsidP="0079397D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 xml:space="preserve">/ </w:t>
            </w: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</w:tr>
      <w:tr w:rsidR="00C61AF7" w:rsidRPr="00F37BA9" w14:paraId="7CC44814" w14:textId="77777777" w:rsidTr="00C61AF7">
        <w:trPr>
          <w:jc w:val="center"/>
        </w:trPr>
        <w:tc>
          <w:tcPr>
            <w:tcW w:w="1900" w:type="dxa"/>
          </w:tcPr>
          <w:p w14:paraId="036C495E" w14:textId="77777777" w:rsidR="00C61AF7" w:rsidRPr="00F1374D" w:rsidRDefault="00C61AF7" w:rsidP="00C61AF7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F1374D">
              <w:rPr>
                <w:rFonts w:ascii="Arial" w:hAnsi="Arial" w:cs="Arial"/>
                <w:b/>
                <w:sz w:val="16"/>
                <w:szCs w:val="16"/>
              </w:rPr>
              <w:t xml:space="preserve">Fundus, </w:t>
            </w:r>
            <w:proofErr w:type="gramStart"/>
            <w:r w:rsidRPr="00F1374D">
              <w:rPr>
                <w:rFonts w:ascii="Arial" w:hAnsi="Arial" w:cs="Arial"/>
                <w:b/>
                <w:sz w:val="16"/>
                <w:szCs w:val="16"/>
              </w:rPr>
              <w:t>BU Lage</w:t>
            </w:r>
            <w:proofErr w:type="gramEnd"/>
          </w:p>
          <w:p w14:paraId="6C475777" w14:textId="77777777" w:rsidR="00C61AF7" w:rsidRPr="00F1374D" w:rsidRDefault="00C61AF7" w:rsidP="00C61AF7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7F3528A" w14:textId="77777777" w:rsidR="00C61AF7" w:rsidRPr="00F1374D" w:rsidRDefault="00C61AF7" w:rsidP="00C61AF7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CB23799" w14:textId="77777777" w:rsidR="00C61AF7" w:rsidRPr="00F1374D" w:rsidRDefault="00C61AF7" w:rsidP="00C61AF7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C0BBCA6" w14:textId="77777777" w:rsidR="00C61AF7" w:rsidRPr="00F1374D" w:rsidRDefault="00C61AF7" w:rsidP="00C61AF7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95124DD" w14:textId="77777777" w:rsidR="00C61AF7" w:rsidRPr="00F1374D" w:rsidRDefault="00C61AF7" w:rsidP="00C61AF7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70" w:type="dxa"/>
            <w:vAlign w:val="center"/>
          </w:tcPr>
          <w:p w14:paraId="6900162A" w14:textId="77777777" w:rsidR="00C61AF7" w:rsidRPr="00F1374D" w:rsidRDefault="00C9134B" w:rsidP="00C61AF7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6" w:name="Text21"/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bookmarkEnd w:id="16"/>
          </w:p>
        </w:tc>
        <w:tc>
          <w:tcPr>
            <w:tcW w:w="970" w:type="dxa"/>
            <w:vAlign w:val="center"/>
          </w:tcPr>
          <w:p w14:paraId="435F27F8" w14:textId="77777777" w:rsidR="00C61AF7" w:rsidRPr="00F1374D" w:rsidRDefault="00C9134B" w:rsidP="00C61AF7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7" w:name="Text22"/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bookmarkEnd w:id="17"/>
          </w:p>
        </w:tc>
        <w:tc>
          <w:tcPr>
            <w:tcW w:w="970" w:type="dxa"/>
            <w:vAlign w:val="center"/>
          </w:tcPr>
          <w:p w14:paraId="348D1F59" w14:textId="77777777" w:rsidR="00C61AF7" w:rsidRPr="00F1374D" w:rsidRDefault="00C9134B" w:rsidP="00C61AF7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8" w:name="Text23"/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bookmarkEnd w:id="18"/>
          </w:p>
        </w:tc>
        <w:tc>
          <w:tcPr>
            <w:tcW w:w="970" w:type="dxa"/>
            <w:vAlign w:val="center"/>
          </w:tcPr>
          <w:p w14:paraId="24F87366" w14:textId="77777777" w:rsidR="00C61AF7" w:rsidRPr="00F1374D" w:rsidRDefault="00C9134B" w:rsidP="00C61AF7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9" w:name="Text24"/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bookmarkEnd w:id="19"/>
          </w:p>
        </w:tc>
        <w:tc>
          <w:tcPr>
            <w:tcW w:w="970" w:type="dxa"/>
            <w:vAlign w:val="center"/>
          </w:tcPr>
          <w:p w14:paraId="6A6FD044" w14:textId="77777777" w:rsidR="00C61AF7" w:rsidRPr="00F1374D" w:rsidRDefault="00C9134B" w:rsidP="00C61AF7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0" w:name="Text25"/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bookmarkEnd w:id="20"/>
          </w:p>
        </w:tc>
        <w:tc>
          <w:tcPr>
            <w:tcW w:w="970" w:type="dxa"/>
            <w:vAlign w:val="center"/>
          </w:tcPr>
          <w:p w14:paraId="5E95B417" w14:textId="77777777" w:rsidR="00C61AF7" w:rsidRPr="00F1374D" w:rsidRDefault="00C9134B" w:rsidP="00C61AF7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1" w:name="Text26"/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bookmarkEnd w:id="21"/>
          </w:p>
        </w:tc>
        <w:tc>
          <w:tcPr>
            <w:tcW w:w="970" w:type="dxa"/>
            <w:vAlign w:val="center"/>
          </w:tcPr>
          <w:p w14:paraId="302ACC12" w14:textId="77777777" w:rsidR="00C61AF7" w:rsidRPr="00F1374D" w:rsidRDefault="00C9134B" w:rsidP="00C61AF7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2" w:name="Text27"/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bookmarkEnd w:id="22"/>
          </w:p>
        </w:tc>
        <w:tc>
          <w:tcPr>
            <w:tcW w:w="970" w:type="dxa"/>
            <w:vAlign w:val="center"/>
          </w:tcPr>
          <w:p w14:paraId="74E38FB9" w14:textId="77777777" w:rsidR="00C61AF7" w:rsidRPr="00F1374D" w:rsidRDefault="00C9134B" w:rsidP="00C61AF7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3" w:name="Text28"/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bookmarkEnd w:id="23"/>
          </w:p>
        </w:tc>
        <w:tc>
          <w:tcPr>
            <w:tcW w:w="970" w:type="dxa"/>
            <w:vAlign w:val="center"/>
          </w:tcPr>
          <w:p w14:paraId="590DAD75" w14:textId="77777777" w:rsidR="00C61AF7" w:rsidRPr="00F1374D" w:rsidRDefault="00C9134B" w:rsidP="00C61AF7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4" w:name="Text29"/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bookmarkEnd w:id="24"/>
          </w:p>
        </w:tc>
      </w:tr>
      <w:tr w:rsidR="009D0425" w:rsidRPr="00F37BA9" w14:paraId="52DBEF01" w14:textId="77777777" w:rsidTr="00270F4B">
        <w:trPr>
          <w:trHeight w:hRule="exact" w:val="284"/>
          <w:jc w:val="center"/>
        </w:trPr>
        <w:tc>
          <w:tcPr>
            <w:tcW w:w="1900" w:type="dxa"/>
            <w:vAlign w:val="center"/>
          </w:tcPr>
          <w:p w14:paraId="110E1AA9" w14:textId="77777777" w:rsidR="009D0425" w:rsidRPr="00F1374D" w:rsidRDefault="009D0425" w:rsidP="009D0425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F1374D">
              <w:rPr>
                <w:rFonts w:ascii="Arial" w:hAnsi="Arial" w:cs="Arial"/>
                <w:b/>
                <w:sz w:val="16"/>
                <w:szCs w:val="16"/>
              </w:rPr>
              <w:t>KB</w:t>
            </w:r>
          </w:p>
        </w:tc>
        <w:tc>
          <w:tcPr>
            <w:tcW w:w="970" w:type="dxa"/>
            <w:vAlign w:val="center"/>
          </w:tcPr>
          <w:p w14:paraId="65216E61" w14:textId="77777777" w:rsidR="009D0425" w:rsidRPr="00F1374D" w:rsidRDefault="009D0425" w:rsidP="009D0425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Dropdown6"/>
                  <w:enabled/>
                  <w:calcOnExit w:val="0"/>
                  <w:ddList>
                    <w:listEntry w:val="          "/>
                    <w:listEntry w:val="ja"/>
                    <w:listEntry w:val="nein"/>
                  </w:ddList>
                </w:ffData>
              </w:fldChar>
            </w:r>
            <w:bookmarkStart w:id="25" w:name="Dropdown6"/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bookmarkEnd w:id="25"/>
          </w:p>
        </w:tc>
        <w:tc>
          <w:tcPr>
            <w:tcW w:w="970" w:type="dxa"/>
            <w:vAlign w:val="center"/>
          </w:tcPr>
          <w:p w14:paraId="4E9466CA" w14:textId="77777777" w:rsidR="009D0425" w:rsidRPr="00F1374D" w:rsidRDefault="009D0425" w:rsidP="009D0425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Dropdown6"/>
                  <w:enabled/>
                  <w:calcOnExit w:val="0"/>
                  <w:ddList>
                    <w:listEntry w:val="          "/>
                    <w:listEntry w:val="ja"/>
                    <w:listEntry w:val="nein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2E382E46" w14:textId="77777777" w:rsidR="009D0425" w:rsidRPr="00F1374D" w:rsidRDefault="009D0425" w:rsidP="009D0425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Dropdown6"/>
                  <w:enabled/>
                  <w:calcOnExit w:val="0"/>
                  <w:ddList>
                    <w:listEntry w:val="          "/>
                    <w:listEntry w:val="ja"/>
                    <w:listEntry w:val="nein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3C53F392" w14:textId="77777777" w:rsidR="009D0425" w:rsidRPr="00F1374D" w:rsidRDefault="009D0425" w:rsidP="009D0425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Dropdown6"/>
                  <w:enabled/>
                  <w:calcOnExit w:val="0"/>
                  <w:ddList>
                    <w:listEntry w:val="          "/>
                    <w:listEntry w:val="ja"/>
                    <w:listEntry w:val="nein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7BB3EE18" w14:textId="77777777" w:rsidR="009D0425" w:rsidRPr="00F1374D" w:rsidRDefault="009D0425" w:rsidP="009D0425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Dropdown6"/>
                  <w:enabled/>
                  <w:calcOnExit w:val="0"/>
                  <w:ddList>
                    <w:listEntry w:val="          "/>
                    <w:listEntry w:val="ja"/>
                    <w:listEntry w:val="nein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40C2088D" w14:textId="77777777" w:rsidR="009D0425" w:rsidRPr="00F1374D" w:rsidRDefault="009D0425" w:rsidP="009D0425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Dropdown6"/>
                  <w:enabled/>
                  <w:calcOnExit w:val="0"/>
                  <w:ddList>
                    <w:listEntry w:val="          "/>
                    <w:listEntry w:val="ja"/>
                    <w:listEntry w:val="nein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6ECEF065" w14:textId="77777777" w:rsidR="009D0425" w:rsidRPr="00F1374D" w:rsidRDefault="009D0425" w:rsidP="009D0425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Dropdown6"/>
                  <w:enabled/>
                  <w:calcOnExit w:val="0"/>
                  <w:ddList>
                    <w:listEntry w:val="          "/>
                    <w:listEntry w:val="ja"/>
                    <w:listEntry w:val="nein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13E95778" w14:textId="77777777" w:rsidR="009D0425" w:rsidRPr="00F1374D" w:rsidRDefault="009D0425" w:rsidP="009D0425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Dropdown6"/>
                  <w:enabled/>
                  <w:calcOnExit w:val="0"/>
                  <w:ddList>
                    <w:listEntry w:val="          "/>
                    <w:listEntry w:val="ja"/>
                    <w:listEntry w:val="nein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79CD44F9" w14:textId="77777777" w:rsidR="009D0425" w:rsidRPr="00F1374D" w:rsidRDefault="009D0425" w:rsidP="009D0425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Dropdown6"/>
                  <w:enabled/>
                  <w:calcOnExit w:val="0"/>
                  <w:ddList>
                    <w:listEntry w:val="          "/>
                    <w:listEntry w:val="ja"/>
                    <w:listEntry w:val="nein"/>
                  </w:ddLis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FORMDROPDOWN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</w:tr>
      <w:tr w:rsidR="00F475A8" w:rsidRPr="00F37BA9" w14:paraId="4AB66E16" w14:textId="77777777" w:rsidTr="00270F4B">
        <w:trPr>
          <w:trHeight w:hRule="exact" w:val="284"/>
          <w:jc w:val="center"/>
        </w:trPr>
        <w:tc>
          <w:tcPr>
            <w:tcW w:w="1900" w:type="dxa"/>
            <w:vAlign w:val="center"/>
          </w:tcPr>
          <w:p w14:paraId="5A6CDE71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F1374D">
              <w:rPr>
                <w:rFonts w:ascii="Arial" w:hAnsi="Arial" w:cs="Arial"/>
                <w:b/>
                <w:sz w:val="16"/>
                <w:szCs w:val="16"/>
              </w:rPr>
              <w:t>Hb</w:t>
            </w:r>
          </w:p>
        </w:tc>
        <w:tc>
          <w:tcPr>
            <w:tcW w:w="970" w:type="dxa"/>
            <w:vAlign w:val="center"/>
          </w:tcPr>
          <w:p w14:paraId="1D9E702A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6" w:name="Text9"/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bookmarkEnd w:id="26"/>
          </w:p>
        </w:tc>
        <w:tc>
          <w:tcPr>
            <w:tcW w:w="970" w:type="dxa"/>
            <w:vAlign w:val="center"/>
          </w:tcPr>
          <w:p w14:paraId="6241D04D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11E0FA09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7EE4D97F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2C78E01D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343A7F7E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4339DF23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1E321DCE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03AE2462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</w:tr>
      <w:tr w:rsidR="00F475A8" w:rsidRPr="00F37BA9" w14:paraId="41FCF666" w14:textId="77777777" w:rsidTr="00192DCB">
        <w:trPr>
          <w:jc w:val="center"/>
        </w:trPr>
        <w:tc>
          <w:tcPr>
            <w:tcW w:w="1900" w:type="dxa"/>
          </w:tcPr>
          <w:p w14:paraId="53AA1B75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F1374D">
              <w:rPr>
                <w:rFonts w:ascii="Arial" w:hAnsi="Arial" w:cs="Arial"/>
                <w:b/>
                <w:sz w:val="16"/>
                <w:szCs w:val="16"/>
              </w:rPr>
              <w:t>Bemerkungen</w:t>
            </w:r>
          </w:p>
          <w:p w14:paraId="3FEC2CB3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27B96A8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A4F9DBF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B6385C0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40ED6AA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84E0F46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70" w:type="dxa"/>
            <w:vAlign w:val="center"/>
          </w:tcPr>
          <w:p w14:paraId="45ACD043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7" w:name="Text7"/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bookmarkEnd w:id="27"/>
          </w:p>
        </w:tc>
        <w:tc>
          <w:tcPr>
            <w:tcW w:w="970" w:type="dxa"/>
            <w:vAlign w:val="center"/>
          </w:tcPr>
          <w:p w14:paraId="11BE8065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5450654D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2B4B272C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7D2A818C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62B8CB66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665FE557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07EE19EB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546501A5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</w:tr>
      <w:tr w:rsidR="00F475A8" w:rsidRPr="00F37BA9" w14:paraId="6BD029C5" w14:textId="77777777" w:rsidTr="00630A0D">
        <w:trPr>
          <w:jc w:val="center"/>
        </w:trPr>
        <w:tc>
          <w:tcPr>
            <w:tcW w:w="1900" w:type="dxa"/>
          </w:tcPr>
          <w:p w14:paraId="208590A2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F1374D">
              <w:rPr>
                <w:rFonts w:ascii="Arial" w:hAnsi="Arial" w:cs="Arial"/>
                <w:b/>
                <w:sz w:val="16"/>
                <w:szCs w:val="16"/>
              </w:rPr>
              <w:t>Therapie</w:t>
            </w:r>
          </w:p>
          <w:p w14:paraId="3F0A47B5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86DAEB8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2D472A7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B3F5825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8255770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B982EEB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70" w:type="dxa"/>
            <w:vAlign w:val="center"/>
          </w:tcPr>
          <w:p w14:paraId="584CAEEF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10DFDE32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775BCFB2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183BCDF6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4959183B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7A035C4F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6DF92A79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0ADF53D4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349FA6D6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</w:tr>
      <w:tr w:rsidR="00F475A8" w:rsidRPr="00F37BA9" w14:paraId="0616EB6C" w14:textId="77777777" w:rsidTr="00270F4B">
        <w:trPr>
          <w:trHeight w:hRule="exact" w:val="284"/>
          <w:jc w:val="center"/>
        </w:trPr>
        <w:tc>
          <w:tcPr>
            <w:tcW w:w="1900" w:type="dxa"/>
            <w:vAlign w:val="center"/>
          </w:tcPr>
          <w:p w14:paraId="2BDF5617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F1374D">
              <w:rPr>
                <w:rFonts w:ascii="Arial" w:hAnsi="Arial" w:cs="Arial"/>
                <w:b/>
                <w:sz w:val="16"/>
                <w:szCs w:val="16"/>
              </w:rPr>
              <w:t>Kontrolle</w:t>
            </w:r>
          </w:p>
        </w:tc>
        <w:tc>
          <w:tcPr>
            <w:tcW w:w="970" w:type="dxa"/>
            <w:vAlign w:val="center"/>
          </w:tcPr>
          <w:p w14:paraId="31F67D02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58268899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59532B60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66B3DAE3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1CE12E94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05C49DC4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62E50BF1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08080F0C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970" w:type="dxa"/>
            <w:vAlign w:val="center"/>
          </w:tcPr>
          <w:p w14:paraId="3835E174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</w:tr>
      <w:tr w:rsidR="00F475A8" w:rsidRPr="00734A09" w14:paraId="73B3CA94" w14:textId="77777777" w:rsidTr="00252A15">
        <w:trPr>
          <w:trHeight w:hRule="exact" w:val="567"/>
          <w:jc w:val="center"/>
        </w:trPr>
        <w:tc>
          <w:tcPr>
            <w:tcW w:w="1900" w:type="dxa"/>
            <w:vAlign w:val="center"/>
          </w:tcPr>
          <w:p w14:paraId="38523E44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b/>
                <w:sz w:val="14"/>
                <w:szCs w:val="14"/>
              </w:rPr>
            </w:pPr>
            <w:r w:rsidRPr="00F1374D">
              <w:rPr>
                <w:rFonts w:ascii="Arial" w:hAnsi="Arial" w:cs="Arial"/>
                <w:b/>
                <w:sz w:val="14"/>
                <w:szCs w:val="14"/>
              </w:rPr>
              <w:t>AUF           %</w:t>
            </w:r>
          </w:p>
          <w:p w14:paraId="462B7ABD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b/>
                <w:sz w:val="14"/>
                <w:szCs w:val="14"/>
              </w:rPr>
            </w:pPr>
            <w:r w:rsidRPr="00F1374D">
              <w:rPr>
                <w:rFonts w:ascii="Arial" w:hAnsi="Arial" w:cs="Arial"/>
                <w:b/>
                <w:sz w:val="14"/>
                <w:szCs w:val="14"/>
              </w:rPr>
              <w:t xml:space="preserve">                  ab</w:t>
            </w:r>
          </w:p>
        </w:tc>
        <w:tc>
          <w:tcPr>
            <w:tcW w:w="970" w:type="dxa"/>
            <w:vAlign w:val="center"/>
          </w:tcPr>
          <w:p w14:paraId="0D107BCE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"/>
                  </w:textInput>
                </w:ffData>
              </w:fldChar>
            </w:r>
            <w:bookmarkStart w:id="28" w:name="Text8"/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bookmarkEnd w:id="28"/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>%</w:t>
            </w:r>
          </w:p>
          <w:sdt>
            <w:sdtPr>
              <w:rPr>
                <w:rFonts w:ascii="Arial" w:hAnsi="Arial" w:cs="Arial"/>
                <w:sz w:val="14"/>
                <w:szCs w:val="14"/>
              </w:rPr>
              <w:id w:val="-1488323615"/>
              <w:placeholder>
                <w:docPart w:val="3CD19A0D9FF74565993DC72EDFE7B424"/>
              </w:placeholder>
              <w:showingPlcHdr/>
              <w:date w:fullDate="2014-01-16T00:00:00Z">
                <w:dateFormat w:val="dd.MM.yyyy"/>
                <w:lid w:val="de-CH"/>
                <w:storeMappedDataAs w:val="dateTime"/>
                <w:calendar w:val="gregorian"/>
              </w:date>
            </w:sdtPr>
            <w:sdtContent>
              <w:p w14:paraId="4C6A4AD4" w14:textId="77777777" w:rsidR="00F475A8" w:rsidRPr="00F1374D" w:rsidRDefault="00F475A8" w:rsidP="00F475A8">
                <w:pPr>
                  <w:contextualSpacing/>
                  <w:rPr>
                    <w:rFonts w:ascii="Arial" w:hAnsi="Arial" w:cs="Arial"/>
                    <w:sz w:val="14"/>
                    <w:szCs w:val="14"/>
                  </w:rPr>
                </w:pPr>
                <w:r w:rsidRPr="00F1374D">
                  <w:rPr>
                    <w:rStyle w:val="Platzhaltertext"/>
                    <w:rFonts w:ascii="Arial" w:hAnsi="Arial" w:cs="Arial"/>
                    <w:sz w:val="14"/>
                    <w:szCs w:val="14"/>
                  </w:rPr>
                  <w:t>Klicken Sie hier, um ein Datum einzugeben.</w:t>
                </w:r>
              </w:p>
            </w:sdtContent>
          </w:sdt>
        </w:tc>
        <w:tc>
          <w:tcPr>
            <w:tcW w:w="970" w:type="dxa"/>
            <w:vAlign w:val="center"/>
          </w:tcPr>
          <w:p w14:paraId="24C57B50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>%</w:t>
            </w:r>
          </w:p>
          <w:sdt>
            <w:sdtPr>
              <w:rPr>
                <w:rFonts w:ascii="Arial" w:hAnsi="Arial" w:cs="Arial"/>
                <w:sz w:val="14"/>
                <w:szCs w:val="14"/>
              </w:rPr>
              <w:id w:val="1549333637"/>
              <w:placeholder>
                <w:docPart w:val="4A3DAE056BB949C7B13DB14AC5EBE2FD"/>
              </w:placeholder>
              <w:showingPlcHdr/>
              <w:date w:fullDate="2014-01-16T00:00:00Z">
                <w:dateFormat w:val="dd.MM.yyyy"/>
                <w:lid w:val="de-CH"/>
                <w:storeMappedDataAs w:val="dateTime"/>
                <w:calendar w:val="gregorian"/>
              </w:date>
            </w:sdtPr>
            <w:sdtContent>
              <w:p w14:paraId="47186CCD" w14:textId="77777777" w:rsidR="00F475A8" w:rsidRPr="00F1374D" w:rsidRDefault="00F475A8" w:rsidP="00F475A8">
                <w:pPr>
                  <w:contextualSpacing/>
                  <w:rPr>
                    <w:rFonts w:ascii="Arial" w:hAnsi="Arial" w:cs="Arial"/>
                    <w:sz w:val="14"/>
                    <w:szCs w:val="14"/>
                  </w:rPr>
                </w:pPr>
                <w:r w:rsidRPr="00F1374D">
                  <w:rPr>
                    <w:rStyle w:val="Platzhaltertext"/>
                    <w:rFonts w:ascii="Arial" w:hAnsi="Arial" w:cs="Arial"/>
                    <w:sz w:val="14"/>
                    <w:szCs w:val="14"/>
                  </w:rPr>
                  <w:t>Klicken Sie hier, um ein Datum einzugeben.</w:t>
                </w:r>
              </w:p>
            </w:sdtContent>
          </w:sdt>
        </w:tc>
        <w:tc>
          <w:tcPr>
            <w:tcW w:w="970" w:type="dxa"/>
            <w:vAlign w:val="center"/>
          </w:tcPr>
          <w:p w14:paraId="0F12CBEB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>%</w:t>
            </w:r>
          </w:p>
          <w:sdt>
            <w:sdtPr>
              <w:rPr>
                <w:rFonts w:ascii="Arial" w:hAnsi="Arial" w:cs="Arial"/>
                <w:sz w:val="14"/>
                <w:szCs w:val="14"/>
              </w:rPr>
              <w:id w:val="216949301"/>
              <w:placeholder>
                <w:docPart w:val="327F37D9EC9B48ACA57BD81A82E3BFA7"/>
              </w:placeholder>
              <w:showingPlcHdr/>
              <w:date w:fullDate="2014-01-16T00:00:00Z">
                <w:dateFormat w:val="dd.MM.yyyy"/>
                <w:lid w:val="de-CH"/>
                <w:storeMappedDataAs w:val="dateTime"/>
                <w:calendar w:val="gregorian"/>
              </w:date>
            </w:sdtPr>
            <w:sdtContent>
              <w:p w14:paraId="5F25A8DF" w14:textId="77777777" w:rsidR="00F475A8" w:rsidRPr="00F1374D" w:rsidRDefault="00F475A8" w:rsidP="00F475A8">
                <w:pPr>
                  <w:contextualSpacing/>
                  <w:rPr>
                    <w:rFonts w:ascii="Arial" w:hAnsi="Arial" w:cs="Arial"/>
                    <w:sz w:val="14"/>
                    <w:szCs w:val="14"/>
                  </w:rPr>
                </w:pPr>
                <w:r w:rsidRPr="00F1374D">
                  <w:rPr>
                    <w:rStyle w:val="Platzhaltertext"/>
                    <w:rFonts w:ascii="Arial" w:hAnsi="Arial" w:cs="Arial"/>
                    <w:sz w:val="14"/>
                    <w:szCs w:val="14"/>
                  </w:rPr>
                  <w:t>Klicken Sie hier, um ein Datum einzugeben.</w:t>
                </w:r>
              </w:p>
            </w:sdtContent>
          </w:sdt>
        </w:tc>
        <w:tc>
          <w:tcPr>
            <w:tcW w:w="970" w:type="dxa"/>
            <w:vAlign w:val="center"/>
          </w:tcPr>
          <w:p w14:paraId="42CC5D2F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>%</w:t>
            </w:r>
          </w:p>
          <w:sdt>
            <w:sdtPr>
              <w:rPr>
                <w:rFonts w:ascii="Arial" w:hAnsi="Arial" w:cs="Arial"/>
                <w:sz w:val="14"/>
                <w:szCs w:val="14"/>
              </w:rPr>
              <w:id w:val="261575509"/>
              <w:placeholder>
                <w:docPart w:val="4295E7A67C0B4E7D97982A830327FECA"/>
              </w:placeholder>
              <w:showingPlcHdr/>
              <w:date w:fullDate="2014-01-16T00:00:00Z">
                <w:dateFormat w:val="dd.MM.yyyy"/>
                <w:lid w:val="de-CH"/>
                <w:storeMappedDataAs w:val="dateTime"/>
                <w:calendar w:val="gregorian"/>
              </w:date>
            </w:sdtPr>
            <w:sdtContent>
              <w:p w14:paraId="351FBCAD" w14:textId="77777777" w:rsidR="00F475A8" w:rsidRPr="00F1374D" w:rsidRDefault="00F475A8" w:rsidP="00F475A8">
                <w:pPr>
                  <w:contextualSpacing/>
                  <w:rPr>
                    <w:rFonts w:ascii="Arial" w:hAnsi="Arial" w:cs="Arial"/>
                    <w:sz w:val="14"/>
                    <w:szCs w:val="14"/>
                  </w:rPr>
                </w:pPr>
                <w:r w:rsidRPr="00F1374D">
                  <w:rPr>
                    <w:rStyle w:val="Platzhaltertext"/>
                    <w:rFonts w:ascii="Arial" w:hAnsi="Arial" w:cs="Arial"/>
                    <w:sz w:val="14"/>
                    <w:szCs w:val="14"/>
                  </w:rPr>
                  <w:t>Klicken Sie hier, um ein Datum einzugeben.</w:t>
                </w:r>
              </w:p>
            </w:sdtContent>
          </w:sdt>
        </w:tc>
        <w:tc>
          <w:tcPr>
            <w:tcW w:w="970" w:type="dxa"/>
            <w:vAlign w:val="center"/>
          </w:tcPr>
          <w:p w14:paraId="1D960234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>%</w:t>
            </w:r>
          </w:p>
          <w:sdt>
            <w:sdtPr>
              <w:rPr>
                <w:rFonts w:ascii="Arial" w:hAnsi="Arial" w:cs="Arial"/>
                <w:sz w:val="14"/>
                <w:szCs w:val="14"/>
              </w:rPr>
              <w:id w:val="-1103334048"/>
              <w:placeholder>
                <w:docPart w:val="812AEB176C6C4536A735D2DF05527A67"/>
              </w:placeholder>
              <w:showingPlcHdr/>
              <w:date w:fullDate="2014-01-16T00:00:00Z">
                <w:dateFormat w:val="dd.MM.yyyy"/>
                <w:lid w:val="de-CH"/>
                <w:storeMappedDataAs w:val="dateTime"/>
                <w:calendar w:val="gregorian"/>
              </w:date>
            </w:sdtPr>
            <w:sdtContent>
              <w:p w14:paraId="1EDF5810" w14:textId="77777777" w:rsidR="00F475A8" w:rsidRPr="00F1374D" w:rsidRDefault="00F475A8" w:rsidP="00F475A8">
                <w:pPr>
                  <w:contextualSpacing/>
                  <w:rPr>
                    <w:rFonts w:ascii="Arial" w:hAnsi="Arial" w:cs="Arial"/>
                    <w:sz w:val="14"/>
                    <w:szCs w:val="14"/>
                  </w:rPr>
                </w:pPr>
                <w:r w:rsidRPr="00F1374D">
                  <w:rPr>
                    <w:rStyle w:val="Platzhaltertext"/>
                    <w:rFonts w:ascii="Arial" w:hAnsi="Arial" w:cs="Arial"/>
                    <w:sz w:val="14"/>
                    <w:szCs w:val="14"/>
                  </w:rPr>
                  <w:t>Klicken Sie hier, um ein Datum einzugeben.</w:t>
                </w:r>
              </w:p>
            </w:sdtContent>
          </w:sdt>
        </w:tc>
        <w:tc>
          <w:tcPr>
            <w:tcW w:w="970" w:type="dxa"/>
            <w:vAlign w:val="center"/>
          </w:tcPr>
          <w:p w14:paraId="7942291D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>%</w:t>
            </w:r>
          </w:p>
          <w:sdt>
            <w:sdtPr>
              <w:rPr>
                <w:rFonts w:ascii="Arial" w:hAnsi="Arial" w:cs="Arial"/>
                <w:sz w:val="14"/>
                <w:szCs w:val="14"/>
              </w:rPr>
              <w:id w:val="-1121371498"/>
              <w:placeholder>
                <w:docPart w:val="5E6A0E071B004F36BFCD346B2AA708CD"/>
              </w:placeholder>
              <w:showingPlcHdr/>
              <w:date w:fullDate="2014-01-16T00:00:00Z">
                <w:dateFormat w:val="dd.MM.yyyy"/>
                <w:lid w:val="de-CH"/>
                <w:storeMappedDataAs w:val="dateTime"/>
                <w:calendar w:val="gregorian"/>
              </w:date>
            </w:sdtPr>
            <w:sdtContent>
              <w:p w14:paraId="7A302C6D" w14:textId="77777777" w:rsidR="00F475A8" w:rsidRPr="00F1374D" w:rsidRDefault="00F475A8" w:rsidP="00F475A8">
                <w:pPr>
                  <w:contextualSpacing/>
                  <w:rPr>
                    <w:rFonts w:ascii="Arial" w:hAnsi="Arial" w:cs="Arial"/>
                    <w:sz w:val="14"/>
                    <w:szCs w:val="14"/>
                  </w:rPr>
                </w:pPr>
                <w:r w:rsidRPr="00F1374D">
                  <w:rPr>
                    <w:rStyle w:val="Platzhaltertext"/>
                    <w:rFonts w:ascii="Arial" w:hAnsi="Arial" w:cs="Arial"/>
                    <w:sz w:val="14"/>
                    <w:szCs w:val="14"/>
                  </w:rPr>
                  <w:t>Klicken Sie hier, um ein Datum einzugeben.</w:t>
                </w:r>
              </w:p>
            </w:sdtContent>
          </w:sdt>
        </w:tc>
        <w:tc>
          <w:tcPr>
            <w:tcW w:w="970" w:type="dxa"/>
            <w:vAlign w:val="center"/>
          </w:tcPr>
          <w:p w14:paraId="25254B35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>%</w:t>
            </w:r>
          </w:p>
          <w:sdt>
            <w:sdtPr>
              <w:rPr>
                <w:rFonts w:ascii="Arial" w:hAnsi="Arial" w:cs="Arial"/>
                <w:sz w:val="14"/>
                <w:szCs w:val="14"/>
              </w:rPr>
              <w:id w:val="1308436225"/>
              <w:placeholder>
                <w:docPart w:val="2185A1F9FEDC43249BA05E85A93B8C7B"/>
              </w:placeholder>
              <w:showingPlcHdr/>
              <w:date w:fullDate="2014-01-16T00:00:00Z">
                <w:dateFormat w:val="dd.MM.yyyy"/>
                <w:lid w:val="de-CH"/>
                <w:storeMappedDataAs w:val="dateTime"/>
                <w:calendar w:val="gregorian"/>
              </w:date>
            </w:sdtPr>
            <w:sdtContent>
              <w:p w14:paraId="22C3029A" w14:textId="77777777" w:rsidR="00F475A8" w:rsidRPr="00F1374D" w:rsidRDefault="00F475A8" w:rsidP="00F475A8">
                <w:pPr>
                  <w:contextualSpacing/>
                  <w:rPr>
                    <w:rFonts w:ascii="Arial" w:hAnsi="Arial" w:cs="Arial"/>
                    <w:sz w:val="14"/>
                    <w:szCs w:val="14"/>
                  </w:rPr>
                </w:pPr>
                <w:r w:rsidRPr="00F1374D">
                  <w:rPr>
                    <w:rStyle w:val="Platzhaltertext"/>
                    <w:rFonts w:ascii="Arial" w:hAnsi="Arial" w:cs="Arial"/>
                    <w:sz w:val="14"/>
                    <w:szCs w:val="14"/>
                  </w:rPr>
                  <w:t>Klicken Sie hier, um ein Datum einzugeben.</w:t>
                </w:r>
              </w:p>
            </w:sdtContent>
          </w:sdt>
        </w:tc>
        <w:tc>
          <w:tcPr>
            <w:tcW w:w="970" w:type="dxa"/>
            <w:vAlign w:val="center"/>
          </w:tcPr>
          <w:p w14:paraId="2E479953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>%</w:t>
            </w:r>
          </w:p>
          <w:sdt>
            <w:sdtPr>
              <w:rPr>
                <w:rFonts w:ascii="Arial" w:hAnsi="Arial" w:cs="Arial"/>
                <w:sz w:val="14"/>
                <w:szCs w:val="14"/>
              </w:rPr>
              <w:id w:val="1113631199"/>
              <w:placeholder>
                <w:docPart w:val="03C99DF4AF294613A654E650C37C9CB1"/>
              </w:placeholder>
              <w:showingPlcHdr/>
              <w:date w:fullDate="2014-01-16T00:00:00Z">
                <w:dateFormat w:val="dd.MM.yyyy"/>
                <w:lid w:val="de-CH"/>
                <w:storeMappedDataAs w:val="dateTime"/>
                <w:calendar w:val="gregorian"/>
              </w:date>
            </w:sdtPr>
            <w:sdtContent>
              <w:p w14:paraId="0BD1D4A8" w14:textId="77777777" w:rsidR="00F475A8" w:rsidRPr="00F1374D" w:rsidRDefault="00F475A8" w:rsidP="00F475A8">
                <w:pPr>
                  <w:contextualSpacing/>
                  <w:rPr>
                    <w:rFonts w:ascii="Arial" w:hAnsi="Arial" w:cs="Arial"/>
                    <w:sz w:val="14"/>
                    <w:szCs w:val="14"/>
                  </w:rPr>
                </w:pPr>
                <w:r w:rsidRPr="00F1374D">
                  <w:rPr>
                    <w:rStyle w:val="Platzhaltertext"/>
                    <w:rFonts w:ascii="Arial" w:hAnsi="Arial" w:cs="Arial"/>
                    <w:sz w:val="14"/>
                    <w:szCs w:val="14"/>
                  </w:rPr>
                  <w:t>Klicken Sie hier, um ein Datum einzugeben.</w:t>
                </w:r>
              </w:p>
            </w:sdtContent>
          </w:sdt>
        </w:tc>
        <w:tc>
          <w:tcPr>
            <w:tcW w:w="970" w:type="dxa"/>
            <w:vAlign w:val="center"/>
          </w:tcPr>
          <w:p w14:paraId="0BD7D9CC" w14:textId="77777777" w:rsidR="00F475A8" w:rsidRPr="00F1374D" w:rsidRDefault="00F475A8" w:rsidP="00F475A8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Arial" w:hAnsi="Arial" w:cs="Arial"/>
                <w:sz w:val="14"/>
                <w:szCs w:val="14"/>
              </w:rPr>
              <w:instrText xml:space="preserve"> FORMTEXT </w:instrText>
            </w:r>
            <w:r>
              <w:rPr>
                <w:rFonts w:ascii="Arial" w:hAnsi="Arial" w:cs="Arial"/>
                <w:sz w:val="14"/>
                <w:szCs w:val="14"/>
              </w:rPr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t> 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1374D">
              <w:rPr>
                <w:rFonts w:ascii="Arial" w:hAnsi="Arial" w:cs="Arial"/>
                <w:sz w:val="14"/>
                <w:szCs w:val="14"/>
              </w:rPr>
              <w:t>%</w:t>
            </w:r>
          </w:p>
          <w:sdt>
            <w:sdtPr>
              <w:rPr>
                <w:rFonts w:ascii="Arial" w:hAnsi="Arial" w:cs="Arial"/>
                <w:sz w:val="14"/>
                <w:szCs w:val="14"/>
              </w:rPr>
              <w:id w:val="-752052182"/>
              <w:placeholder>
                <w:docPart w:val="31CBE998FF244FA48842DA6938B11A5E"/>
              </w:placeholder>
              <w:showingPlcHdr/>
              <w:date w:fullDate="2014-01-16T00:00:00Z">
                <w:dateFormat w:val="dd.MM.yyyy"/>
                <w:lid w:val="de-CH"/>
                <w:storeMappedDataAs w:val="dateTime"/>
                <w:calendar w:val="gregorian"/>
              </w:date>
            </w:sdtPr>
            <w:sdtContent>
              <w:p w14:paraId="72CB1364" w14:textId="77777777" w:rsidR="00F475A8" w:rsidRPr="00F1374D" w:rsidRDefault="00F475A8" w:rsidP="00F475A8">
                <w:pPr>
                  <w:contextualSpacing/>
                  <w:rPr>
                    <w:rFonts w:ascii="Arial" w:hAnsi="Arial" w:cs="Arial"/>
                    <w:sz w:val="14"/>
                    <w:szCs w:val="14"/>
                  </w:rPr>
                </w:pPr>
                <w:r w:rsidRPr="00F1374D">
                  <w:rPr>
                    <w:rStyle w:val="Platzhaltertext"/>
                    <w:rFonts w:ascii="Arial" w:hAnsi="Arial" w:cs="Arial"/>
                    <w:sz w:val="14"/>
                    <w:szCs w:val="14"/>
                  </w:rPr>
                  <w:t>Klicken Sie hier, um ein Datum einzugeben.</w:t>
                </w:r>
              </w:p>
            </w:sdtContent>
          </w:sdt>
        </w:tc>
      </w:tr>
    </w:tbl>
    <w:p w14:paraId="536F7525" w14:textId="77777777" w:rsidR="00F37BA9" w:rsidRPr="00252A15" w:rsidRDefault="00F37BA9" w:rsidP="00693514">
      <w:pPr>
        <w:spacing w:line="240" w:lineRule="auto"/>
        <w:contextualSpacing/>
        <w:rPr>
          <w:rFonts w:ascii="Arial" w:hAnsi="Arial" w:cs="Arial"/>
          <w:sz w:val="14"/>
          <w:szCs w:val="20"/>
        </w:rPr>
      </w:pPr>
    </w:p>
    <w:p w14:paraId="75EDDD23" w14:textId="77777777" w:rsidR="00F5053C" w:rsidRPr="007527AE" w:rsidRDefault="00F5053C" w:rsidP="00F5053C">
      <w:pPr>
        <w:spacing w:line="240" w:lineRule="auto"/>
        <w:contextualSpacing/>
        <w:rPr>
          <w:rFonts w:ascii="Arial" w:hAnsi="Arial" w:cs="Arial"/>
          <w:sz w:val="16"/>
          <w:szCs w:val="16"/>
        </w:rPr>
      </w:pPr>
      <w:r w:rsidRPr="007527AE">
        <w:rPr>
          <w:rFonts w:ascii="Arial" w:hAnsi="Arial" w:cs="Arial"/>
          <w:b/>
          <w:sz w:val="16"/>
          <w:szCs w:val="16"/>
          <w:u w:val="single"/>
        </w:rPr>
        <w:t>Wünsche für die Geburt</w:t>
      </w:r>
      <w:r w:rsidR="005E1064" w:rsidRPr="007527AE">
        <w:rPr>
          <w:rFonts w:ascii="Arial" w:hAnsi="Arial" w:cs="Arial"/>
          <w:b/>
          <w:sz w:val="16"/>
          <w:szCs w:val="16"/>
          <w:u w:val="single"/>
        </w:rPr>
        <w:t xml:space="preserve"> / Ster pp</w:t>
      </w:r>
      <w:r w:rsidRPr="007527AE">
        <w:rPr>
          <w:rFonts w:ascii="Arial" w:hAnsi="Arial" w:cs="Arial"/>
          <w:sz w:val="16"/>
          <w:szCs w:val="16"/>
        </w:rPr>
        <w:tab/>
      </w:r>
      <w:r w:rsidRPr="007527AE">
        <w:rPr>
          <w:rFonts w:ascii="Arial" w:hAnsi="Arial" w:cs="Arial"/>
          <w:sz w:val="16"/>
          <w:szCs w:val="16"/>
        </w:rPr>
        <w:tab/>
      </w:r>
      <w:r w:rsidRPr="007527AE">
        <w:rPr>
          <w:rFonts w:ascii="Arial" w:hAnsi="Arial" w:cs="Arial"/>
          <w:sz w:val="16"/>
          <w:szCs w:val="16"/>
        </w:rPr>
        <w:tab/>
      </w:r>
      <w:r w:rsidR="007527AE">
        <w:rPr>
          <w:rFonts w:ascii="Arial" w:hAnsi="Arial" w:cs="Arial"/>
          <w:sz w:val="16"/>
          <w:szCs w:val="16"/>
        </w:rPr>
        <w:tab/>
      </w:r>
      <w:r w:rsidR="007527AE">
        <w:rPr>
          <w:rFonts w:ascii="Arial" w:hAnsi="Arial" w:cs="Arial"/>
          <w:sz w:val="16"/>
          <w:szCs w:val="16"/>
        </w:rPr>
        <w:tab/>
      </w:r>
      <w:r w:rsidRPr="007527AE">
        <w:rPr>
          <w:rFonts w:ascii="Arial" w:hAnsi="Arial" w:cs="Arial"/>
          <w:sz w:val="16"/>
          <w:szCs w:val="16"/>
        </w:rPr>
        <w:tab/>
      </w:r>
      <w:r w:rsidRPr="007527AE">
        <w:rPr>
          <w:rFonts w:ascii="Arial" w:hAnsi="Arial" w:cs="Arial"/>
          <w:sz w:val="16"/>
          <w:szCs w:val="16"/>
        </w:rPr>
        <w:tab/>
        <w:t xml:space="preserve">          </w:t>
      </w:r>
      <w:sdt>
        <w:sdtPr>
          <w:rPr>
            <w:rFonts w:ascii="Arial" w:hAnsi="Arial" w:cs="Arial"/>
            <w:sz w:val="16"/>
            <w:szCs w:val="16"/>
          </w:rPr>
          <w:id w:val="-3329865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527AE">
            <w:rPr>
              <w:rFonts w:ascii="MS Gothic" w:eastAsia="MS Gothic" w:hAnsi="MS Gothic" w:cs="Arial" w:hint="eastAsia"/>
              <w:sz w:val="16"/>
              <w:szCs w:val="16"/>
            </w:rPr>
            <w:t>☐</w:t>
          </w:r>
        </w:sdtContent>
      </w:sdt>
      <w:r w:rsidRPr="007527AE">
        <w:rPr>
          <w:rFonts w:ascii="Arial" w:hAnsi="Arial" w:cs="Arial"/>
          <w:sz w:val="16"/>
          <w:szCs w:val="16"/>
        </w:rPr>
        <w:t xml:space="preserve"> Allg     </w:t>
      </w:r>
      <w:sdt>
        <w:sdtPr>
          <w:rPr>
            <w:rFonts w:ascii="Arial" w:hAnsi="Arial" w:cs="Arial"/>
            <w:sz w:val="16"/>
            <w:szCs w:val="16"/>
          </w:rPr>
          <w:id w:val="-3421587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527AE">
            <w:rPr>
              <w:rFonts w:ascii="MS Gothic" w:eastAsia="MS Gothic" w:hAnsi="MS Gothic" w:cs="Arial" w:hint="eastAsia"/>
              <w:sz w:val="16"/>
              <w:szCs w:val="16"/>
            </w:rPr>
            <w:t>☐</w:t>
          </w:r>
        </w:sdtContent>
      </w:sdt>
      <w:r w:rsidRPr="007527AE">
        <w:rPr>
          <w:rFonts w:ascii="Arial" w:hAnsi="Arial" w:cs="Arial"/>
          <w:sz w:val="16"/>
          <w:szCs w:val="16"/>
        </w:rPr>
        <w:t xml:space="preserve"> HP     </w:t>
      </w:r>
      <w:sdt>
        <w:sdtPr>
          <w:rPr>
            <w:rFonts w:ascii="Arial" w:hAnsi="Arial" w:cs="Arial"/>
            <w:sz w:val="16"/>
            <w:szCs w:val="16"/>
          </w:rPr>
          <w:id w:val="-19765172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527AE">
            <w:rPr>
              <w:rFonts w:ascii="MS Gothic" w:eastAsia="MS Gothic" w:hAnsi="MS Gothic" w:cs="Arial" w:hint="eastAsia"/>
              <w:sz w:val="16"/>
              <w:szCs w:val="16"/>
            </w:rPr>
            <w:t>☐</w:t>
          </w:r>
        </w:sdtContent>
      </w:sdt>
      <w:r w:rsidRPr="007527AE">
        <w:rPr>
          <w:rFonts w:ascii="Arial" w:hAnsi="Arial" w:cs="Arial"/>
          <w:sz w:val="16"/>
          <w:szCs w:val="16"/>
        </w:rPr>
        <w:t xml:space="preserve"> P     </w:t>
      </w:r>
      <w:sdt>
        <w:sdtPr>
          <w:rPr>
            <w:rFonts w:ascii="Arial" w:hAnsi="Arial" w:cs="Arial"/>
            <w:sz w:val="16"/>
            <w:szCs w:val="16"/>
          </w:rPr>
          <w:id w:val="-338973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527AE">
            <w:rPr>
              <w:rFonts w:ascii="MS Gothic" w:eastAsia="MS Gothic" w:hAnsi="MS Gothic" w:cs="Arial" w:hint="eastAsia"/>
              <w:sz w:val="16"/>
              <w:szCs w:val="16"/>
            </w:rPr>
            <w:t>☐</w:t>
          </w:r>
        </w:sdtContent>
      </w:sdt>
      <w:r w:rsidRPr="007527AE">
        <w:rPr>
          <w:rFonts w:ascii="Arial" w:hAnsi="Arial" w:cs="Arial"/>
          <w:sz w:val="16"/>
          <w:szCs w:val="16"/>
        </w:rPr>
        <w:t xml:space="preserve"> Amb. Geburt</w:t>
      </w:r>
    </w:p>
    <w:p w14:paraId="4149799B" w14:textId="77777777" w:rsidR="00F5053C" w:rsidRPr="007527AE" w:rsidRDefault="004C2478" w:rsidP="00F5053C">
      <w:pPr>
        <w:spacing w:line="240" w:lineRule="auto"/>
        <w:contextualSpacing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29" w:name="Text20"/>
      <w:r>
        <w:rPr>
          <w:rFonts w:ascii="Arial" w:hAnsi="Arial" w:cs="Arial"/>
          <w:sz w:val="16"/>
          <w:szCs w:val="16"/>
        </w:rPr>
        <w:instrText xml:space="preserve"> FORMTEXT </w:instrTex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  <w:fldChar w:fldCharType="separate"/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noProof/>
          <w:sz w:val="16"/>
          <w:szCs w:val="16"/>
        </w:rPr>
        <w:t> </w:t>
      </w:r>
      <w:r>
        <w:rPr>
          <w:rFonts w:ascii="Arial" w:hAnsi="Arial" w:cs="Arial"/>
          <w:sz w:val="16"/>
          <w:szCs w:val="16"/>
        </w:rPr>
        <w:fldChar w:fldCharType="end"/>
      </w:r>
      <w:bookmarkEnd w:id="29"/>
    </w:p>
    <w:p w14:paraId="3ACB0CBF" w14:textId="77777777" w:rsidR="00F37BA9" w:rsidRPr="007527AE" w:rsidRDefault="00F37BA9" w:rsidP="00693514">
      <w:pPr>
        <w:spacing w:line="240" w:lineRule="auto"/>
        <w:contextualSpacing/>
        <w:rPr>
          <w:rFonts w:ascii="Arial" w:hAnsi="Arial" w:cs="Arial"/>
          <w:sz w:val="14"/>
          <w:szCs w:val="14"/>
        </w:rPr>
      </w:pPr>
    </w:p>
    <w:p w14:paraId="1AB4C246" w14:textId="77777777" w:rsidR="005E1064" w:rsidRPr="00F1374D" w:rsidRDefault="005E1064" w:rsidP="00693514">
      <w:pPr>
        <w:spacing w:line="240" w:lineRule="auto"/>
        <w:contextualSpacing/>
        <w:rPr>
          <w:rFonts w:ascii="Arial" w:hAnsi="Arial" w:cs="Arial"/>
          <w:b/>
          <w:sz w:val="16"/>
          <w:szCs w:val="16"/>
          <w:u w:val="single"/>
        </w:rPr>
      </w:pPr>
      <w:r w:rsidRPr="00F1374D">
        <w:rPr>
          <w:rFonts w:ascii="Arial" w:hAnsi="Arial" w:cs="Arial"/>
          <w:b/>
          <w:sz w:val="16"/>
          <w:szCs w:val="16"/>
          <w:u w:val="single"/>
        </w:rPr>
        <w:t>Datum</w:t>
      </w:r>
      <w:r w:rsidRPr="00F1374D">
        <w:rPr>
          <w:rFonts w:ascii="Arial" w:hAnsi="Arial" w:cs="Arial"/>
          <w:b/>
          <w:sz w:val="16"/>
          <w:szCs w:val="16"/>
          <w:u w:val="single"/>
        </w:rPr>
        <w:tab/>
      </w:r>
      <w:r w:rsidRPr="00F1374D">
        <w:rPr>
          <w:rFonts w:ascii="Arial" w:hAnsi="Arial" w:cs="Arial"/>
          <w:b/>
          <w:sz w:val="16"/>
          <w:szCs w:val="16"/>
          <w:u w:val="single"/>
        </w:rPr>
        <w:tab/>
        <w:t>Besonderheiten / Probleme / Hospitalisation</w:t>
      </w:r>
    </w:p>
    <w:p w14:paraId="238DA477" w14:textId="77777777" w:rsidR="005B2B4E" w:rsidRPr="008E0AAF" w:rsidRDefault="00000000" w:rsidP="00693514">
      <w:pPr>
        <w:spacing w:line="240" w:lineRule="auto"/>
        <w:contextualSpacing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-1278416021"/>
          <w:placeholder>
            <w:docPart w:val="C3B27367C0114E8C832224BC4A03E7EF"/>
          </w:placeholder>
          <w:showingPlcHdr/>
          <w:date w:fullDate="2014-01-08T00:00:00Z">
            <w:dateFormat w:val="dd.MM.yyyy"/>
            <w:lid w:val="de-CH"/>
            <w:storeMappedDataAs w:val="dateTime"/>
            <w:calendar w:val="gregorian"/>
          </w:date>
        </w:sdtPr>
        <w:sdtContent>
          <w:r w:rsidR="008E0AAF" w:rsidRPr="008E0AAF">
            <w:rPr>
              <w:rStyle w:val="Platzhaltertext"/>
              <w:sz w:val="16"/>
              <w:szCs w:val="16"/>
            </w:rPr>
            <w:t>Klicken Sie hier, um ein Datum einzugeben.</w:t>
          </w:r>
        </w:sdtContent>
      </w:sdt>
      <w:r w:rsidR="005B2B4E" w:rsidRPr="008E0AAF">
        <w:rPr>
          <w:rFonts w:ascii="Arial" w:hAnsi="Arial" w:cs="Arial"/>
          <w:sz w:val="16"/>
          <w:szCs w:val="16"/>
        </w:rPr>
        <w:tab/>
      </w:r>
      <w:sdt>
        <w:sdtPr>
          <w:rPr>
            <w:rFonts w:ascii="Arial" w:hAnsi="Arial" w:cs="Arial"/>
            <w:sz w:val="16"/>
            <w:szCs w:val="16"/>
          </w:rPr>
          <w:id w:val="-623616010"/>
          <w:placeholder>
            <w:docPart w:val="4AE6CC80A3AA49FB8387B5F45F96EF2A"/>
          </w:placeholder>
          <w:showingPlcHdr/>
          <w:text/>
        </w:sdtPr>
        <w:sdtContent>
          <w:r w:rsidR="005B2B4E" w:rsidRPr="008E0AAF">
            <w:rPr>
              <w:rStyle w:val="Platzhaltertext"/>
              <w:sz w:val="16"/>
              <w:szCs w:val="16"/>
            </w:rPr>
            <w:t>Klicken Sie hier, um Text einzugeben.</w:t>
          </w:r>
        </w:sdtContent>
      </w:sdt>
    </w:p>
    <w:p w14:paraId="0BEB2314" w14:textId="77777777" w:rsidR="005B2B4E" w:rsidRPr="007527AE" w:rsidRDefault="00000000" w:rsidP="005B2B4E">
      <w:pPr>
        <w:spacing w:line="240" w:lineRule="auto"/>
        <w:contextualSpacing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-466591801"/>
          <w:placeholder>
            <w:docPart w:val="174BE6DDDDAC4D93AA910726EC3E4753"/>
          </w:placeholder>
          <w:showingPlcHdr/>
          <w:date w:fullDate="2014-01-24T00:00:00Z">
            <w:dateFormat w:val="dd.MM.yyyy"/>
            <w:lid w:val="de-CH"/>
            <w:storeMappedDataAs w:val="dateTime"/>
            <w:calendar w:val="gregorian"/>
          </w:date>
        </w:sdtPr>
        <w:sdtContent>
          <w:r w:rsidR="005B2B4E" w:rsidRPr="007527AE">
            <w:rPr>
              <w:rStyle w:val="Platzhaltertext"/>
              <w:sz w:val="16"/>
              <w:szCs w:val="16"/>
            </w:rPr>
            <w:t>Klicken Sie hier, um ein Datum einzugeben.</w:t>
          </w:r>
        </w:sdtContent>
      </w:sdt>
      <w:r w:rsidR="005B2B4E" w:rsidRPr="007527AE">
        <w:rPr>
          <w:rFonts w:ascii="Arial" w:hAnsi="Arial" w:cs="Arial"/>
          <w:sz w:val="16"/>
          <w:szCs w:val="16"/>
        </w:rPr>
        <w:tab/>
      </w:r>
      <w:sdt>
        <w:sdtPr>
          <w:rPr>
            <w:rFonts w:ascii="Arial" w:hAnsi="Arial" w:cs="Arial"/>
            <w:sz w:val="16"/>
            <w:szCs w:val="16"/>
          </w:rPr>
          <w:id w:val="-1204394736"/>
          <w:placeholder>
            <w:docPart w:val="6EEB467C32324355A58FD3CDC3256230"/>
          </w:placeholder>
          <w:showingPlcHdr/>
          <w:text/>
        </w:sdtPr>
        <w:sdtContent>
          <w:r w:rsidR="005B2B4E" w:rsidRPr="007527AE">
            <w:rPr>
              <w:rStyle w:val="Platzhaltertext"/>
              <w:sz w:val="16"/>
              <w:szCs w:val="16"/>
            </w:rPr>
            <w:t>Klicken Sie hier, um Text einzugeben.</w:t>
          </w:r>
        </w:sdtContent>
      </w:sdt>
    </w:p>
    <w:p w14:paraId="56AD726F" w14:textId="77777777" w:rsidR="005B2B4E" w:rsidRPr="007527AE" w:rsidRDefault="00000000" w:rsidP="005B2B4E">
      <w:pPr>
        <w:spacing w:line="240" w:lineRule="auto"/>
        <w:contextualSpacing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1033385972"/>
          <w:placeholder>
            <w:docPart w:val="92014F3D53AC4F75A311478666742A41"/>
          </w:placeholder>
          <w:showingPlcHdr/>
          <w:date w:fullDate="2014-01-24T00:00:00Z">
            <w:dateFormat w:val="dd.MM.yyyy"/>
            <w:lid w:val="de-CH"/>
            <w:storeMappedDataAs w:val="dateTime"/>
            <w:calendar w:val="gregorian"/>
          </w:date>
        </w:sdtPr>
        <w:sdtContent>
          <w:r w:rsidR="005B2B4E" w:rsidRPr="007527AE">
            <w:rPr>
              <w:rStyle w:val="Platzhaltertext"/>
              <w:sz w:val="16"/>
              <w:szCs w:val="16"/>
            </w:rPr>
            <w:t>Klicken Sie hier, um ein Datum einzugeben.</w:t>
          </w:r>
        </w:sdtContent>
      </w:sdt>
      <w:r w:rsidR="005B2B4E" w:rsidRPr="007527AE">
        <w:rPr>
          <w:rFonts w:ascii="Arial" w:hAnsi="Arial" w:cs="Arial"/>
          <w:sz w:val="16"/>
          <w:szCs w:val="16"/>
        </w:rPr>
        <w:tab/>
      </w:r>
      <w:sdt>
        <w:sdtPr>
          <w:rPr>
            <w:rFonts w:ascii="Arial" w:hAnsi="Arial" w:cs="Arial"/>
            <w:sz w:val="16"/>
            <w:szCs w:val="16"/>
          </w:rPr>
          <w:id w:val="-1803141606"/>
          <w:placeholder>
            <w:docPart w:val="BF715EAD8B9148198F2E675435220E9F"/>
          </w:placeholder>
          <w:showingPlcHdr/>
          <w:text/>
        </w:sdtPr>
        <w:sdtContent>
          <w:r w:rsidR="005B2B4E" w:rsidRPr="007527AE">
            <w:rPr>
              <w:rStyle w:val="Platzhaltertext"/>
              <w:sz w:val="16"/>
              <w:szCs w:val="16"/>
            </w:rPr>
            <w:t>Klicken Sie hier, um Text einzugeben.</w:t>
          </w:r>
        </w:sdtContent>
      </w:sdt>
    </w:p>
    <w:p w14:paraId="570BE0B1" w14:textId="77777777" w:rsidR="005B2B4E" w:rsidRPr="007527AE" w:rsidRDefault="00000000" w:rsidP="005B2B4E">
      <w:pPr>
        <w:spacing w:line="240" w:lineRule="auto"/>
        <w:contextualSpacing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-15851109"/>
          <w:placeholder>
            <w:docPart w:val="0C63A4627782412390B5B22C527D9DAF"/>
          </w:placeholder>
          <w:showingPlcHdr/>
          <w:date w:fullDate="2014-01-24T00:00:00Z">
            <w:dateFormat w:val="dd.MM.yyyy"/>
            <w:lid w:val="de-CH"/>
            <w:storeMappedDataAs w:val="dateTime"/>
            <w:calendar w:val="gregorian"/>
          </w:date>
        </w:sdtPr>
        <w:sdtContent>
          <w:r w:rsidR="005B2B4E" w:rsidRPr="007527AE">
            <w:rPr>
              <w:rStyle w:val="Platzhaltertext"/>
              <w:sz w:val="16"/>
              <w:szCs w:val="16"/>
            </w:rPr>
            <w:t>Klicken Sie hier, um ein Datum einzugeben.</w:t>
          </w:r>
        </w:sdtContent>
      </w:sdt>
      <w:r w:rsidR="005B2B4E" w:rsidRPr="007527AE">
        <w:rPr>
          <w:rFonts w:ascii="Arial" w:hAnsi="Arial" w:cs="Arial"/>
          <w:sz w:val="16"/>
          <w:szCs w:val="16"/>
        </w:rPr>
        <w:tab/>
      </w:r>
      <w:sdt>
        <w:sdtPr>
          <w:rPr>
            <w:rFonts w:ascii="Arial" w:hAnsi="Arial" w:cs="Arial"/>
            <w:sz w:val="16"/>
            <w:szCs w:val="16"/>
          </w:rPr>
          <w:id w:val="-1871748198"/>
          <w:placeholder>
            <w:docPart w:val="DC004919DC1B4F1B98FE4DC8E52CAE59"/>
          </w:placeholder>
          <w:showingPlcHdr/>
          <w:text/>
        </w:sdtPr>
        <w:sdtContent>
          <w:r w:rsidR="005B2B4E" w:rsidRPr="007527AE">
            <w:rPr>
              <w:rStyle w:val="Platzhaltertext"/>
              <w:sz w:val="16"/>
              <w:szCs w:val="16"/>
            </w:rPr>
            <w:t>Klicken Sie hier, um Text einzugeben.</w:t>
          </w:r>
        </w:sdtContent>
      </w:sdt>
    </w:p>
    <w:p w14:paraId="7DB7D45E" w14:textId="77777777" w:rsidR="007527AE" w:rsidRPr="007527AE" w:rsidRDefault="00000000" w:rsidP="007527AE">
      <w:pPr>
        <w:spacing w:line="240" w:lineRule="auto"/>
        <w:contextualSpacing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1664043790"/>
          <w:placeholder>
            <w:docPart w:val="311973ED56C84C2AAF6A536F9137E21F"/>
          </w:placeholder>
          <w:showingPlcHdr/>
          <w:date w:fullDate="2014-01-24T00:00:00Z">
            <w:dateFormat w:val="dd.MM.yyyy"/>
            <w:lid w:val="de-CH"/>
            <w:storeMappedDataAs w:val="dateTime"/>
            <w:calendar w:val="gregorian"/>
          </w:date>
        </w:sdtPr>
        <w:sdtContent>
          <w:r w:rsidR="007527AE" w:rsidRPr="007527AE">
            <w:rPr>
              <w:rStyle w:val="Platzhaltertext"/>
              <w:sz w:val="16"/>
              <w:szCs w:val="16"/>
            </w:rPr>
            <w:t>Klicken Sie hier, um ein Datum einzugeben.</w:t>
          </w:r>
        </w:sdtContent>
      </w:sdt>
      <w:r w:rsidR="007527AE" w:rsidRPr="007527AE">
        <w:rPr>
          <w:rFonts w:ascii="Arial" w:hAnsi="Arial" w:cs="Arial"/>
          <w:sz w:val="16"/>
          <w:szCs w:val="16"/>
        </w:rPr>
        <w:tab/>
      </w:r>
      <w:sdt>
        <w:sdtPr>
          <w:rPr>
            <w:rFonts w:ascii="Arial" w:hAnsi="Arial" w:cs="Arial"/>
            <w:sz w:val="16"/>
            <w:szCs w:val="16"/>
          </w:rPr>
          <w:id w:val="-1675179992"/>
          <w:placeholder>
            <w:docPart w:val="73E12AD88F7842FCA7F1C9B605543672"/>
          </w:placeholder>
          <w:showingPlcHdr/>
          <w:text/>
        </w:sdtPr>
        <w:sdtContent>
          <w:r w:rsidR="007527AE" w:rsidRPr="007527AE">
            <w:rPr>
              <w:rStyle w:val="Platzhaltertext"/>
              <w:sz w:val="16"/>
              <w:szCs w:val="16"/>
            </w:rPr>
            <w:t>Klicken Sie hier, um Text einzugeben.</w:t>
          </w:r>
        </w:sdtContent>
      </w:sdt>
    </w:p>
    <w:p w14:paraId="105B13D6" w14:textId="77777777" w:rsidR="007527AE" w:rsidRDefault="007527AE" w:rsidP="00693514">
      <w:pPr>
        <w:spacing w:line="240" w:lineRule="auto"/>
        <w:contextualSpacing/>
        <w:rPr>
          <w:rFonts w:ascii="Arial" w:hAnsi="Arial" w:cs="Arial"/>
          <w:sz w:val="14"/>
          <w:szCs w:val="14"/>
        </w:rPr>
      </w:pPr>
    </w:p>
    <w:p w14:paraId="1114AB9F" w14:textId="77777777" w:rsidR="007527AE" w:rsidRPr="008E0AAF" w:rsidRDefault="007527AE" w:rsidP="00693514">
      <w:pPr>
        <w:spacing w:line="240" w:lineRule="auto"/>
        <w:contextualSpacing/>
        <w:rPr>
          <w:rFonts w:ascii="Arial" w:hAnsi="Arial" w:cs="Arial"/>
          <w:b/>
          <w:sz w:val="14"/>
          <w:szCs w:val="14"/>
          <w:u w:val="single"/>
        </w:rPr>
      </w:pPr>
      <w:r w:rsidRPr="008E0AAF">
        <w:rPr>
          <w:rFonts w:ascii="Arial" w:hAnsi="Arial" w:cs="Arial"/>
          <w:b/>
          <w:sz w:val="14"/>
          <w:szCs w:val="14"/>
          <w:u w:val="single"/>
        </w:rPr>
        <w:t>Checkliste</w:t>
      </w:r>
    </w:p>
    <w:p w14:paraId="6108B30C" w14:textId="77777777" w:rsidR="00F5053C" w:rsidRPr="007527AE" w:rsidRDefault="007527AE" w:rsidP="00693514">
      <w:pPr>
        <w:spacing w:line="240" w:lineRule="auto"/>
        <w:contextualSpacing/>
        <w:rPr>
          <w:rFonts w:ascii="Arial" w:hAnsi="Arial" w:cs="Arial"/>
          <w:sz w:val="14"/>
          <w:szCs w:val="14"/>
        </w:rPr>
      </w:pPr>
      <w:r w:rsidRPr="007527AE">
        <w:rPr>
          <w:rFonts w:ascii="Arial" w:hAnsi="Arial" w:cs="Arial"/>
          <w:sz w:val="14"/>
          <w:szCs w:val="14"/>
        </w:rPr>
        <w:tab/>
        <w:t>Ultraschall-Screening</w:t>
      </w:r>
      <w:r>
        <w:rPr>
          <w:rFonts w:ascii="Arial" w:hAnsi="Arial" w:cs="Arial"/>
          <w:sz w:val="14"/>
          <w:szCs w:val="14"/>
        </w:rPr>
        <w:tab/>
      </w:r>
      <w:r w:rsidRPr="007527AE">
        <w:rPr>
          <w:rFonts w:ascii="Arial" w:hAnsi="Arial" w:cs="Arial"/>
          <w:sz w:val="14"/>
          <w:szCs w:val="14"/>
        </w:rPr>
        <w:tab/>
        <w:t>1: 10-12 SSW</w:t>
      </w:r>
      <w:r w:rsidRPr="007527AE">
        <w:rPr>
          <w:rFonts w:ascii="Arial" w:hAnsi="Arial" w:cs="Arial"/>
          <w:sz w:val="14"/>
          <w:szCs w:val="14"/>
        </w:rPr>
        <w:tab/>
        <w:t>2: 20-23 SSW</w:t>
      </w:r>
    </w:p>
    <w:p w14:paraId="25C9CDB8" w14:textId="77777777" w:rsidR="007527AE" w:rsidRPr="007527AE" w:rsidRDefault="007527AE" w:rsidP="007527AE">
      <w:pPr>
        <w:spacing w:line="240" w:lineRule="auto"/>
        <w:contextualSpacing/>
        <w:rPr>
          <w:rFonts w:ascii="Arial" w:hAnsi="Arial" w:cs="Arial"/>
          <w:sz w:val="14"/>
          <w:szCs w:val="14"/>
        </w:rPr>
      </w:pPr>
      <w:r w:rsidRPr="007527AE">
        <w:rPr>
          <w:rFonts w:ascii="Arial" w:hAnsi="Arial" w:cs="Arial"/>
          <w:sz w:val="14"/>
          <w:szCs w:val="14"/>
        </w:rPr>
        <w:tab/>
        <w:t>28 SSW</w:t>
      </w:r>
      <w:r w:rsidRPr="007527AE">
        <w:rPr>
          <w:rFonts w:ascii="Arial" w:hAnsi="Arial" w:cs="Arial"/>
          <w:sz w:val="14"/>
          <w:szCs w:val="14"/>
        </w:rPr>
        <w:tab/>
      </w:r>
      <w:r w:rsidRPr="007527AE">
        <w:rPr>
          <w:rFonts w:ascii="Arial" w:hAnsi="Arial" w:cs="Arial"/>
          <w:sz w:val="14"/>
          <w:szCs w:val="14"/>
        </w:rPr>
        <w:tab/>
      </w:r>
      <w:r w:rsidRPr="007527AE">
        <w:rPr>
          <w:rFonts w:ascii="Arial" w:hAnsi="Arial" w:cs="Arial"/>
          <w:sz w:val="14"/>
          <w:szCs w:val="14"/>
        </w:rPr>
        <w:tab/>
        <w:t>Anmeldung zur Geburt mit Kopie oder Fax / Rhesusimmunprophylaxe mit Anti-D i.v. bei Rhesuskonstellation</w:t>
      </w:r>
    </w:p>
    <w:p w14:paraId="49E5D712" w14:textId="77777777" w:rsidR="007527AE" w:rsidRPr="007527AE" w:rsidRDefault="007527AE" w:rsidP="007527AE">
      <w:pPr>
        <w:spacing w:line="240" w:lineRule="auto"/>
        <w:contextualSpacing/>
        <w:rPr>
          <w:rFonts w:ascii="Arial" w:hAnsi="Arial" w:cs="Arial"/>
          <w:sz w:val="14"/>
          <w:szCs w:val="14"/>
        </w:rPr>
      </w:pPr>
      <w:r w:rsidRPr="007527AE">
        <w:rPr>
          <w:rFonts w:ascii="Arial" w:hAnsi="Arial" w:cs="Arial"/>
          <w:sz w:val="14"/>
          <w:szCs w:val="14"/>
        </w:rPr>
        <w:tab/>
        <w:t>36 SSW</w:t>
      </w:r>
      <w:r w:rsidRPr="007527AE">
        <w:rPr>
          <w:rFonts w:ascii="Arial" w:hAnsi="Arial" w:cs="Arial"/>
          <w:sz w:val="14"/>
          <w:szCs w:val="14"/>
        </w:rPr>
        <w:tab/>
      </w:r>
      <w:r w:rsidRPr="007527AE">
        <w:rPr>
          <w:rFonts w:ascii="Arial" w:hAnsi="Arial" w:cs="Arial"/>
          <w:sz w:val="14"/>
          <w:szCs w:val="14"/>
        </w:rPr>
        <w:tab/>
      </w:r>
      <w:r w:rsidRPr="007527AE">
        <w:rPr>
          <w:rFonts w:ascii="Arial" w:hAnsi="Arial" w:cs="Arial"/>
          <w:sz w:val="14"/>
          <w:szCs w:val="14"/>
        </w:rPr>
        <w:tab/>
        <w:t>Vorstellung im Gebärsaal zur Geburtsmodusabklärung (St.n.Sectio, BEL usw.) oder bei anderen Risiken</w:t>
      </w:r>
    </w:p>
    <w:p w14:paraId="1178B578" w14:textId="77777777" w:rsidR="007527AE" w:rsidRPr="007527AE" w:rsidRDefault="007527AE" w:rsidP="007527AE">
      <w:pPr>
        <w:spacing w:line="240" w:lineRule="auto"/>
        <w:contextualSpacing/>
        <w:rPr>
          <w:rFonts w:ascii="Arial" w:hAnsi="Arial" w:cs="Arial"/>
          <w:sz w:val="14"/>
          <w:szCs w:val="14"/>
        </w:rPr>
      </w:pPr>
      <w:r w:rsidRPr="007527AE">
        <w:rPr>
          <w:rFonts w:ascii="Arial" w:hAnsi="Arial" w:cs="Arial"/>
          <w:sz w:val="14"/>
          <w:szCs w:val="14"/>
        </w:rPr>
        <w:tab/>
        <w:t>am Termin</w:t>
      </w:r>
      <w:r w:rsidRPr="007527AE">
        <w:rPr>
          <w:rFonts w:ascii="Arial" w:hAnsi="Arial" w:cs="Arial"/>
          <w:sz w:val="14"/>
          <w:szCs w:val="14"/>
        </w:rPr>
        <w:tab/>
      </w:r>
      <w:r w:rsidRPr="007527AE"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 w:rsidRPr="007527AE">
        <w:rPr>
          <w:rFonts w:ascii="Arial" w:hAnsi="Arial" w:cs="Arial"/>
          <w:sz w:val="14"/>
          <w:szCs w:val="14"/>
        </w:rPr>
        <w:t>Gebärsaalkontrolle mit Cardiotokographie mit Kopie oder Fax der aktuellen Kontrollblatt Version</w:t>
      </w:r>
    </w:p>
    <w:sectPr w:rsidR="007527AE" w:rsidRPr="007527AE" w:rsidSect="00693514">
      <w:pgSz w:w="11906" w:h="16838"/>
      <w:pgMar w:top="284" w:right="28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1343C"/>
    <w:multiLevelType w:val="hybridMultilevel"/>
    <w:tmpl w:val="A40C131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65C65"/>
    <w:multiLevelType w:val="hybridMultilevel"/>
    <w:tmpl w:val="30CA17E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B431E8"/>
    <w:multiLevelType w:val="hybridMultilevel"/>
    <w:tmpl w:val="A88226DE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3767714">
    <w:abstractNumId w:val="0"/>
  </w:num>
  <w:num w:numId="2" w16cid:durableId="158930922">
    <w:abstractNumId w:val="1"/>
  </w:num>
  <w:num w:numId="3" w16cid:durableId="4203003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attachedTemplate r:id="rId1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75A8"/>
    <w:rsid w:val="0009665F"/>
    <w:rsid w:val="000E6645"/>
    <w:rsid w:val="000F2D9B"/>
    <w:rsid w:val="00124D20"/>
    <w:rsid w:val="001A13C1"/>
    <w:rsid w:val="001C6C21"/>
    <w:rsid w:val="0023448D"/>
    <w:rsid w:val="00236976"/>
    <w:rsid w:val="00252A15"/>
    <w:rsid w:val="00270F4B"/>
    <w:rsid w:val="002823B5"/>
    <w:rsid w:val="00391CFD"/>
    <w:rsid w:val="003D2F9F"/>
    <w:rsid w:val="003E049E"/>
    <w:rsid w:val="00496BEB"/>
    <w:rsid w:val="004C2478"/>
    <w:rsid w:val="004D5628"/>
    <w:rsid w:val="00560CFC"/>
    <w:rsid w:val="005B2B4E"/>
    <w:rsid w:val="005E1064"/>
    <w:rsid w:val="0060799C"/>
    <w:rsid w:val="00693514"/>
    <w:rsid w:val="00734A09"/>
    <w:rsid w:val="007527AE"/>
    <w:rsid w:val="0077390E"/>
    <w:rsid w:val="0079397D"/>
    <w:rsid w:val="007D3DAF"/>
    <w:rsid w:val="007D61B1"/>
    <w:rsid w:val="00831203"/>
    <w:rsid w:val="008E0AAF"/>
    <w:rsid w:val="00946F6F"/>
    <w:rsid w:val="009574FE"/>
    <w:rsid w:val="00960CFC"/>
    <w:rsid w:val="009D0425"/>
    <w:rsid w:val="00A359DE"/>
    <w:rsid w:val="00A70133"/>
    <w:rsid w:val="00A73FDA"/>
    <w:rsid w:val="00AE0F2F"/>
    <w:rsid w:val="00B945C8"/>
    <w:rsid w:val="00C412A6"/>
    <w:rsid w:val="00C61AF7"/>
    <w:rsid w:val="00C9134B"/>
    <w:rsid w:val="00CA2CE1"/>
    <w:rsid w:val="00CE069A"/>
    <w:rsid w:val="00CF2C41"/>
    <w:rsid w:val="00D52FD3"/>
    <w:rsid w:val="00DB485B"/>
    <w:rsid w:val="00E03FEF"/>
    <w:rsid w:val="00E41E34"/>
    <w:rsid w:val="00EA1610"/>
    <w:rsid w:val="00F1374D"/>
    <w:rsid w:val="00F30CB2"/>
    <w:rsid w:val="00F37BA9"/>
    <w:rsid w:val="00F475A8"/>
    <w:rsid w:val="00F5053C"/>
    <w:rsid w:val="00F926BC"/>
    <w:rsid w:val="00F9355F"/>
    <w:rsid w:val="00FB0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EB2544"/>
  <w15:chartTrackingRefBased/>
  <w15:docId w15:val="{B2BDA61F-B543-450F-A234-2016A8026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6935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693514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7D3D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wa\Desktop\SSKontrollblatt_neu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F94303BCF74368AC2AA543195BB3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ACEACC-F8E1-45B2-9FB0-F53E5E339E22}"/>
      </w:docPartPr>
      <w:docPartBody>
        <w:p w:rsidR="0094729B" w:rsidRDefault="00C412D2" w:rsidP="00C412D2">
          <w:pPr>
            <w:pStyle w:val="3DF94303BCF74368AC2AA543195BB3954"/>
          </w:pPr>
          <w:r w:rsidRPr="007527AE">
            <w:rPr>
              <w:rStyle w:val="Platzhaltertext"/>
              <w:rFonts w:ascii="Arial" w:hAnsi="Arial" w:cs="Arial"/>
              <w:sz w:val="16"/>
              <w:szCs w:val="16"/>
            </w:rPr>
            <w:t>Klicken Sie hier, um ein Datum einzugeben.</w:t>
          </w:r>
        </w:p>
      </w:docPartBody>
    </w:docPart>
    <w:docPart>
      <w:docPartPr>
        <w:name w:val="E422E94051FD47CB8DB10C9B96E842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C3D8C1-E763-439E-8F91-BCC3A7FB82B0}"/>
      </w:docPartPr>
      <w:docPartBody>
        <w:p w:rsidR="0094729B" w:rsidRDefault="00C412D2" w:rsidP="00C412D2">
          <w:pPr>
            <w:pStyle w:val="E422E94051FD47CB8DB10C9B96E842AD4"/>
          </w:pPr>
          <w:r w:rsidRPr="007527AE">
            <w:rPr>
              <w:rStyle w:val="Platzhaltertext"/>
              <w:rFonts w:ascii="Arial" w:hAnsi="Arial" w:cs="Arial"/>
              <w:sz w:val="16"/>
              <w:szCs w:val="16"/>
            </w:rPr>
            <w:t>Klicken Sie hier, um ein Datum einzugeben.</w:t>
          </w:r>
        </w:p>
      </w:docPartBody>
    </w:docPart>
    <w:docPart>
      <w:docPartPr>
        <w:name w:val="682C532C75CD4962BFB9BD52142E62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66700F-74CB-429A-B88F-CB8E37B215A9}"/>
      </w:docPartPr>
      <w:docPartBody>
        <w:p w:rsidR="0094729B" w:rsidRDefault="00C412D2" w:rsidP="00C412D2">
          <w:pPr>
            <w:pStyle w:val="682C532C75CD4962BFB9BD52142E621E4"/>
          </w:pPr>
          <w:r w:rsidRPr="007527AE">
            <w:rPr>
              <w:rStyle w:val="Platzhaltertext"/>
              <w:rFonts w:ascii="Arial" w:hAnsi="Arial" w:cs="Arial"/>
              <w:sz w:val="16"/>
              <w:szCs w:val="16"/>
            </w:rPr>
            <w:t>Klicken Sie hier, um ein Datum einzugeben.</w:t>
          </w:r>
        </w:p>
      </w:docPartBody>
    </w:docPart>
    <w:docPart>
      <w:docPartPr>
        <w:name w:val="2EF4E69F7FD740A397FF367383855F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E95278-4503-4C71-BFC3-FDABDDD746AC}"/>
      </w:docPartPr>
      <w:docPartBody>
        <w:p w:rsidR="0094729B" w:rsidRDefault="00C412D2" w:rsidP="00C412D2">
          <w:pPr>
            <w:pStyle w:val="2EF4E69F7FD740A397FF367383855FCD4"/>
          </w:pPr>
          <w:r w:rsidRPr="007527AE">
            <w:rPr>
              <w:rStyle w:val="Platzhaltertext"/>
              <w:rFonts w:ascii="Arial" w:hAnsi="Arial" w:cs="Arial"/>
              <w:sz w:val="16"/>
              <w:szCs w:val="16"/>
            </w:rPr>
            <w:t>Klicken Sie hier, um ein Datum einzugeben.</w:t>
          </w:r>
        </w:p>
      </w:docPartBody>
    </w:docPart>
    <w:docPart>
      <w:docPartPr>
        <w:name w:val="B373E9295BAD44DBABF9EEA0D24382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E34954-09A9-4992-9371-7EE9D5525714}"/>
      </w:docPartPr>
      <w:docPartBody>
        <w:p w:rsidR="0094729B" w:rsidRDefault="00C412D2" w:rsidP="00C412D2">
          <w:pPr>
            <w:pStyle w:val="B373E9295BAD44DBABF9EEA0D24382334"/>
          </w:pPr>
          <w:r w:rsidRPr="007527AE">
            <w:rPr>
              <w:rStyle w:val="Platzhaltertext"/>
              <w:rFonts w:ascii="Arial" w:hAnsi="Arial" w:cs="Arial"/>
              <w:sz w:val="16"/>
              <w:szCs w:val="16"/>
            </w:rPr>
            <w:t>Klicken Sie hier, um ein Datum einzugeben.</w:t>
          </w:r>
        </w:p>
      </w:docPartBody>
    </w:docPart>
    <w:docPart>
      <w:docPartPr>
        <w:name w:val="7DDFF4D3F8804E92BDF4DD9E46933D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EE63A2-755F-4C68-B849-3447A984DBD5}"/>
      </w:docPartPr>
      <w:docPartBody>
        <w:p w:rsidR="0094729B" w:rsidRDefault="00C412D2" w:rsidP="00C412D2">
          <w:pPr>
            <w:pStyle w:val="7DDFF4D3F8804E92BDF4DD9E46933DA24"/>
          </w:pPr>
          <w:r w:rsidRPr="007527AE">
            <w:rPr>
              <w:rStyle w:val="Platzhaltertext"/>
              <w:rFonts w:ascii="Arial" w:hAnsi="Arial" w:cs="Arial"/>
              <w:sz w:val="16"/>
              <w:szCs w:val="16"/>
            </w:rPr>
            <w:t>Klicken Sie hier, um ein Datum einzugeben.</w:t>
          </w:r>
        </w:p>
      </w:docPartBody>
    </w:docPart>
    <w:docPart>
      <w:docPartPr>
        <w:name w:val="94868B66324E465CB49A30699E22BB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696B97-0BEC-48DD-A849-9B682E1326AD}"/>
      </w:docPartPr>
      <w:docPartBody>
        <w:p w:rsidR="0094729B" w:rsidRDefault="00C412D2" w:rsidP="00C412D2">
          <w:pPr>
            <w:pStyle w:val="94868B66324E465CB49A30699E22BBF64"/>
          </w:pPr>
          <w:r w:rsidRPr="00F1374D">
            <w:rPr>
              <w:rStyle w:val="Platzhaltertext"/>
              <w:rFonts w:ascii="Arial" w:hAnsi="Arial" w:cs="Arial"/>
              <w:sz w:val="14"/>
              <w:szCs w:val="14"/>
            </w:rPr>
            <w:t>Klicken Sie hier, um ein Datum einzugeben.</w:t>
          </w:r>
        </w:p>
      </w:docPartBody>
    </w:docPart>
    <w:docPart>
      <w:docPartPr>
        <w:name w:val="EC6EB925367E4C55B65FD8B191B408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3864B0-332C-4C38-BF2F-22F83A1BB174}"/>
      </w:docPartPr>
      <w:docPartBody>
        <w:p w:rsidR="0094729B" w:rsidRDefault="00C412D2" w:rsidP="00C412D2">
          <w:pPr>
            <w:pStyle w:val="EC6EB925367E4C55B65FD8B191B408464"/>
          </w:pPr>
          <w:r w:rsidRPr="00F1374D">
            <w:rPr>
              <w:rStyle w:val="Platzhaltertext"/>
              <w:rFonts w:ascii="Arial" w:hAnsi="Arial" w:cs="Arial"/>
              <w:sz w:val="14"/>
              <w:szCs w:val="14"/>
            </w:rPr>
            <w:t>Klicken Sie hier, um ein Datum einzugeben.</w:t>
          </w:r>
        </w:p>
      </w:docPartBody>
    </w:docPart>
    <w:docPart>
      <w:docPartPr>
        <w:name w:val="9CAAAF5D37304D33ABF4B107D228A2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A320A2-8F8E-4760-B9F5-4EFA502A3143}"/>
      </w:docPartPr>
      <w:docPartBody>
        <w:p w:rsidR="0094729B" w:rsidRDefault="00C412D2" w:rsidP="00C412D2">
          <w:pPr>
            <w:pStyle w:val="9CAAAF5D37304D33ABF4B107D228A2C44"/>
          </w:pPr>
          <w:r w:rsidRPr="00F1374D">
            <w:rPr>
              <w:rStyle w:val="Platzhaltertext"/>
              <w:rFonts w:ascii="Arial" w:hAnsi="Arial" w:cs="Arial"/>
              <w:sz w:val="14"/>
              <w:szCs w:val="14"/>
            </w:rPr>
            <w:t>Klicken Sie hier, um ein Datum einzugeben.</w:t>
          </w:r>
        </w:p>
      </w:docPartBody>
    </w:docPart>
    <w:docPart>
      <w:docPartPr>
        <w:name w:val="D8548E2FA80A4096B36784F26730E1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833653-1973-4DC2-AAE2-9C1E528E1D4A}"/>
      </w:docPartPr>
      <w:docPartBody>
        <w:p w:rsidR="0094729B" w:rsidRDefault="00C412D2" w:rsidP="00C412D2">
          <w:pPr>
            <w:pStyle w:val="D8548E2FA80A4096B36784F26730E1834"/>
          </w:pPr>
          <w:r w:rsidRPr="00F1374D">
            <w:rPr>
              <w:rStyle w:val="Platzhaltertext"/>
              <w:rFonts w:ascii="Arial" w:hAnsi="Arial" w:cs="Arial"/>
              <w:sz w:val="14"/>
              <w:szCs w:val="14"/>
            </w:rPr>
            <w:t>Klicken Sie hier, um ein Datum einzugeben.</w:t>
          </w:r>
        </w:p>
      </w:docPartBody>
    </w:docPart>
    <w:docPart>
      <w:docPartPr>
        <w:name w:val="7FB4A4AC2A1C4D3AAE95FA30966771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797B2B-AE9F-4E1F-99AE-493219FBB2D8}"/>
      </w:docPartPr>
      <w:docPartBody>
        <w:p w:rsidR="0094729B" w:rsidRDefault="00C412D2" w:rsidP="00C412D2">
          <w:pPr>
            <w:pStyle w:val="7FB4A4AC2A1C4D3AAE95FA30966771B24"/>
          </w:pPr>
          <w:r w:rsidRPr="00F1374D">
            <w:rPr>
              <w:rStyle w:val="Platzhaltertext"/>
              <w:rFonts w:ascii="Arial" w:hAnsi="Arial" w:cs="Arial"/>
              <w:sz w:val="14"/>
              <w:szCs w:val="14"/>
            </w:rPr>
            <w:t>Klicken Sie hier, um ein Datum einzugeben.</w:t>
          </w:r>
        </w:p>
      </w:docPartBody>
    </w:docPart>
    <w:docPart>
      <w:docPartPr>
        <w:name w:val="419D850B06DC4A8A814F649DA0A3E7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F24500-2EA1-4981-BF67-71D4CC48BCCC}"/>
      </w:docPartPr>
      <w:docPartBody>
        <w:p w:rsidR="0094729B" w:rsidRDefault="00C412D2" w:rsidP="00C412D2">
          <w:pPr>
            <w:pStyle w:val="419D850B06DC4A8A814F649DA0A3E7924"/>
          </w:pPr>
          <w:r w:rsidRPr="00F1374D">
            <w:rPr>
              <w:rStyle w:val="Platzhaltertext"/>
              <w:rFonts w:ascii="Arial" w:hAnsi="Arial" w:cs="Arial"/>
              <w:sz w:val="14"/>
              <w:szCs w:val="14"/>
            </w:rPr>
            <w:t>Klicken Sie hier, um ein Datum einzugeben.</w:t>
          </w:r>
        </w:p>
      </w:docPartBody>
    </w:docPart>
    <w:docPart>
      <w:docPartPr>
        <w:name w:val="C033D889718842D0B7F743A2E9A5D4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AD24D2-BD6F-4C6A-BFBA-FA1DD7069574}"/>
      </w:docPartPr>
      <w:docPartBody>
        <w:p w:rsidR="0094729B" w:rsidRDefault="00C412D2" w:rsidP="00C412D2">
          <w:pPr>
            <w:pStyle w:val="C033D889718842D0B7F743A2E9A5D4CD4"/>
          </w:pPr>
          <w:r w:rsidRPr="00F1374D">
            <w:rPr>
              <w:rStyle w:val="Platzhaltertext"/>
              <w:rFonts w:ascii="Arial" w:hAnsi="Arial" w:cs="Arial"/>
              <w:sz w:val="14"/>
              <w:szCs w:val="14"/>
            </w:rPr>
            <w:t>Klicken Sie hier, um ein Datum einzugeben.</w:t>
          </w:r>
        </w:p>
      </w:docPartBody>
    </w:docPart>
    <w:docPart>
      <w:docPartPr>
        <w:name w:val="402B207F48CA4195B11D33CAB3800D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EB7980-958A-472D-AFAB-CDFB2E8DA938}"/>
      </w:docPartPr>
      <w:docPartBody>
        <w:p w:rsidR="0094729B" w:rsidRDefault="00C412D2" w:rsidP="00C412D2">
          <w:pPr>
            <w:pStyle w:val="402B207F48CA4195B11D33CAB3800D9D4"/>
          </w:pPr>
          <w:r w:rsidRPr="00F1374D">
            <w:rPr>
              <w:rStyle w:val="Platzhaltertext"/>
              <w:rFonts w:ascii="Arial" w:hAnsi="Arial" w:cs="Arial"/>
              <w:sz w:val="14"/>
              <w:szCs w:val="14"/>
            </w:rPr>
            <w:t>Klicken Sie hier, um ein Datum einzugeben.</w:t>
          </w:r>
        </w:p>
      </w:docPartBody>
    </w:docPart>
    <w:docPart>
      <w:docPartPr>
        <w:name w:val="CC727338C4974C8AAA4DC86291AE4D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304F6B-1867-465B-B74A-BD2786DFDA0A}"/>
      </w:docPartPr>
      <w:docPartBody>
        <w:p w:rsidR="0094729B" w:rsidRDefault="00C412D2" w:rsidP="00C412D2">
          <w:pPr>
            <w:pStyle w:val="CC727338C4974C8AAA4DC86291AE4D194"/>
          </w:pPr>
          <w:r w:rsidRPr="00F1374D">
            <w:rPr>
              <w:rStyle w:val="Platzhaltertext"/>
              <w:rFonts w:ascii="Arial" w:hAnsi="Arial" w:cs="Arial"/>
              <w:sz w:val="14"/>
              <w:szCs w:val="14"/>
            </w:rPr>
            <w:t>Klicken Sie hier, um ein Datum einzugeben.</w:t>
          </w:r>
        </w:p>
      </w:docPartBody>
    </w:docPart>
    <w:docPart>
      <w:docPartPr>
        <w:name w:val="C3B27367C0114E8C832224BC4A03E7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7E46B4-4204-4C3F-890F-0DE6F8D6C503}"/>
      </w:docPartPr>
      <w:docPartBody>
        <w:p w:rsidR="0094729B" w:rsidRDefault="00C412D2" w:rsidP="00C412D2">
          <w:pPr>
            <w:pStyle w:val="C3B27367C0114E8C832224BC4A03E7EF4"/>
          </w:pPr>
          <w:r w:rsidRPr="008E0AAF">
            <w:rPr>
              <w:rStyle w:val="Platzhaltertext"/>
              <w:sz w:val="16"/>
              <w:szCs w:val="16"/>
            </w:rPr>
            <w:t>Klicken Sie hier, um ein Datum einzugeben.</w:t>
          </w:r>
        </w:p>
      </w:docPartBody>
    </w:docPart>
    <w:docPart>
      <w:docPartPr>
        <w:name w:val="4AE6CC80A3AA49FB8387B5F45F96EF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0FB610-D42B-4BB6-BCC0-4A1D86833252}"/>
      </w:docPartPr>
      <w:docPartBody>
        <w:p w:rsidR="0094729B" w:rsidRDefault="00C412D2" w:rsidP="00C412D2">
          <w:pPr>
            <w:pStyle w:val="4AE6CC80A3AA49FB8387B5F45F96EF2A4"/>
          </w:pPr>
          <w:r w:rsidRPr="008E0AAF">
            <w:rPr>
              <w:rStyle w:val="Platzhaltertext"/>
              <w:sz w:val="16"/>
              <w:szCs w:val="16"/>
            </w:rPr>
            <w:t>Klicken Sie hier, um Text einzugeben.</w:t>
          </w:r>
        </w:p>
      </w:docPartBody>
    </w:docPart>
    <w:docPart>
      <w:docPartPr>
        <w:name w:val="174BE6DDDDAC4D93AA910726EC3E47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AD2860-85C5-4464-811A-BC3E71560517}"/>
      </w:docPartPr>
      <w:docPartBody>
        <w:p w:rsidR="0094729B" w:rsidRDefault="00C412D2" w:rsidP="00C412D2">
          <w:pPr>
            <w:pStyle w:val="174BE6DDDDAC4D93AA910726EC3E47534"/>
          </w:pPr>
          <w:r w:rsidRPr="007527AE">
            <w:rPr>
              <w:rStyle w:val="Platzhaltertext"/>
              <w:sz w:val="16"/>
              <w:szCs w:val="16"/>
            </w:rPr>
            <w:t>Klicken Sie hier, um ein Datum einzugeben.</w:t>
          </w:r>
        </w:p>
      </w:docPartBody>
    </w:docPart>
    <w:docPart>
      <w:docPartPr>
        <w:name w:val="6EEB467C32324355A58FD3CDC32562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09FCDC-7708-4DBA-A02C-0C54A93422BE}"/>
      </w:docPartPr>
      <w:docPartBody>
        <w:p w:rsidR="0094729B" w:rsidRDefault="00C412D2" w:rsidP="00C412D2">
          <w:pPr>
            <w:pStyle w:val="6EEB467C32324355A58FD3CDC32562304"/>
          </w:pPr>
          <w:r w:rsidRPr="007527AE">
            <w:rPr>
              <w:rStyle w:val="Platzhaltertext"/>
              <w:sz w:val="16"/>
              <w:szCs w:val="16"/>
            </w:rPr>
            <w:t>Klicken Sie hier, um Text einzugeben.</w:t>
          </w:r>
        </w:p>
      </w:docPartBody>
    </w:docPart>
    <w:docPart>
      <w:docPartPr>
        <w:name w:val="92014F3D53AC4F75A311478666742A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45D2BB-6962-4185-BA55-072D414E1954}"/>
      </w:docPartPr>
      <w:docPartBody>
        <w:p w:rsidR="0094729B" w:rsidRDefault="00C412D2" w:rsidP="00C412D2">
          <w:pPr>
            <w:pStyle w:val="92014F3D53AC4F75A311478666742A414"/>
          </w:pPr>
          <w:r w:rsidRPr="007527AE">
            <w:rPr>
              <w:rStyle w:val="Platzhaltertext"/>
              <w:sz w:val="16"/>
              <w:szCs w:val="16"/>
            </w:rPr>
            <w:t>Klicken Sie hier, um ein Datum einzugeben.</w:t>
          </w:r>
        </w:p>
      </w:docPartBody>
    </w:docPart>
    <w:docPart>
      <w:docPartPr>
        <w:name w:val="BF715EAD8B9148198F2E675435220E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88D196-917A-4768-937E-F4C75E205498}"/>
      </w:docPartPr>
      <w:docPartBody>
        <w:p w:rsidR="0094729B" w:rsidRDefault="00C412D2" w:rsidP="00C412D2">
          <w:pPr>
            <w:pStyle w:val="BF715EAD8B9148198F2E675435220E9F4"/>
          </w:pPr>
          <w:r w:rsidRPr="007527AE">
            <w:rPr>
              <w:rStyle w:val="Platzhaltertext"/>
              <w:sz w:val="16"/>
              <w:szCs w:val="16"/>
            </w:rPr>
            <w:t>Klicken Sie hier, um Text einzugeben.</w:t>
          </w:r>
        </w:p>
      </w:docPartBody>
    </w:docPart>
    <w:docPart>
      <w:docPartPr>
        <w:name w:val="0C63A4627782412390B5B22C527D9D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F2FF6B-361F-4F17-BC46-B9AFADC052BC}"/>
      </w:docPartPr>
      <w:docPartBody>
        <w:p w:rsidR="0094729B" w:rsidRDefault="00C412D2" w:rsidP="00C412D2">
          <w:pPr>
            <w:pStyle w:val="0C63A4627782412390B5B22C527D9DAF4"/>
          </w:pPr>
          <w:r w:rsidRPr="007527AE">
            <w:rPr>
              <w:rStyle w:val="Platzhaltertext"/>
              <w:sz w:val="16"/>
              <w:szCs w:val="16"/>
            </w:rPr>
            <w:t>Klicken Sie hier, um ein Datum einzugeben.</w:t>
          </w:r>
        </w:p>
      </w:docPartBody>
    </w:docPart>
    <w:docPart>
      <w:docPartPr>
        <w:name w:val="DC004919DC1B4F1B98FE4DC8E52CAE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ACA7CE-3D37-42D6-B932-446AD2403104}"/>
      </w:docPartPr>
      <w:docPartBody>
        <w:p w:rsidR="0094729B" w:rsidRDefault="00C412D2" w:rsidP="00C412D2">
          <w:pPr>
            <w:pStyle w:val="DC004919DC1B4F1B98FE4DC8E52CAE594"/>
          </w:pPr>
          <w:r w:rsidRPr="007527AE">
            <w:rPr>
              <w:rStyle w:val="Platzhaltertext"/>
              <w:sz w:val="16"/>
              <w:szCs w:val="16"/>
            </w:rPr>
            <w:t>Klicken Sie hier, um Text einzugeben.</w:t>
          </w:r>
        </w:p>
      </w:docPartBody>
    </w:docPart>
    <w:docPart>
      <w:docPartPr>
        <w:name w:val="311973ED56C84C2AAF6A536F9137E2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B52A07-EFE7-4218-AD3F-FF72929EDFA2}"/>
      </w:docPartPr>
      <w:docPartBody>
        <w:p w:rsidR="0094729B" w:rsidRDefault="00C412D2" w:rsidP="00C412D2">
          <w:pPr>
            <w:pStyle w:val="311973ED56C84C2AAF6A536F9137E21F4"/>
          </w:pPr>
          <w:r w:rsidRPr="007527AE">
            <w:rPr>
              <w:rStyle w:val="Platzhaltertext"/>
              <w:sz w:val="16"/>
              <w:szCs w:val="16"/>
            </w:rPr>
            <w:t>Klicken Sie hier, um ein Datum einzugeben.</w:t>
          </w:r>
        </w:p>
      </w:docPartBody>
    </w:docPart>
    <w:docPart>
      <w:docPartPr>
        <w:name w:val="73E12AD88F7842FCA7F1C9B6055436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25DDE9-324D-46FC-8186-183C74F3E1F7}"/>
      </w:docPartPr>
      <w:docPartBody>
        <w:p w:rsidR="0094729B" w:rsidRDefault="00C412D2" w:rsidP="00C412D2">
          <w:pPr>
            <w:pStyle w:val="73E12AD88F7842FCA7F1C9B6055436724"/>
          </w:pPr>
          <w:r w:rsidRPr="007527AE">
            <w:rPr>
              <w:rStyle w:val="Platzhaltertext"/>
              <w:sz w:val="16"/>
              <w:szCs w:val="16"/>
            </w:rPr>
            <w:t>Klicken Sie hier, um Text einzugeben.</w:t>
          </w:r>
        </w:p>
      </w:docPartBody>
    </w:docPart>
    <w:docPart>
      <w:docPartPr>
        <w:name w:val="3CD19A0D9FF74565993DC72EDFE7B4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7C8153-4C5A-446B-8A93-324254C76AF5}"/>
      </w:docPartPr>
      <w:docPartBody>
        <w:p w:rsidR="0094729B" w:rsidRDefault="00C412D2" w:rsidP="00C412D2">
          <w:pPr>
            <w:pStyle w:val="3CD19A0D9FF74565993DC72EDFE7B4243"/>
          </w:pPr>
          <w:r w:rsidRPr="00F1374D">
            <w:rPr>
              <w:rStyle w:val="Platzhaltertext"/>
              <w:rFonts w:ascii="Arial" w:hAnsi="Arial" w:cs="Arial"/>
              <w:sz w:val="14"/>
              <w:szCs w:val="14"/>
            </w:rPr>
            <w:t>Klicken Sie hier, um ein Datum einzugeben.</w:t>
          </w:r>
        </w:p>
      </w:docPartBody>
    </w:docPart>
    <w:docPart>
      <w:docPartPr>
        <w:name w:val="4A3DAE056BB949C7B13DB14AC5EBE2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10A11C-D3BD-482F-8022-B4295BB6AE18}"/>
      </w:docPartPr>
      <w:docPartBody>
        <w:p w:rsidR="0094729B" w:rsidRDefault="00C412D2" w:rsidP="00C412D2">
          <w:pPr>
            <w:pStyle w:val="4A3DAE056BB949C7B13DB14AC5EBE2FD3"/>
          </w:pPr>
          <w:r w:rsidRPr="00F1374D">
            <w:rPr>
              <w:rStyle w:val="Platzhaltertext"/>
              <w:rFonts w:ascii="Arial" w:hAnsi="Arial" w:cs="Arial"/>
              <w:sz w:val="14"/>
              <w:szCs w:val="14"/>
            </w:rPr>
            <w:t>Klicken Sie hier, um ein Datum einzugeben.</w:t>
          </w:r>
        </w:p>
      </w:docPartBody>
    </w:docPart>
    <w:docPart>
      <w:docPartPr>
        <w:name w:val="327F37D9EC9B48ACA57BD81A82E3BF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6F407D-7B0C-4452-B4BC-0FD1DE80E5DB}"/>
      </w:docPartPr>
      <w:docPartBody>
        <w:p w:rsidR="0094729B" w:rsidRDefault="00C412D2" w:rsidP="00C412D2">
          <w:pPr>
            <w:pStyle w:val="327F37D9EC9B48ACA57BD81A82E3BFA73"/>
          </w:pPr>
          <w:r w:rsidRPr="00F1374D">
            <w:rPr>
              <w:rStyle w:val="Platzhaltertext"/>
              <w:rFonts w:ascii="Arial" w:hAnsi="Arial" w:cs="Arial"/>
              <w:sz w:val="14"/>
              <w:szCs w:val="14"/>
            </w:rPr>
            <w:t>Klicken Sie hier, um ein Datum einzugeben.</w:t>
          </w:r>
        </w:p>
      </w:docPartBody>
    </w:docPart>
    <w:docPart>
      <w:docPartPr>
        <w:name w:val="4295E7A67C0B4E7D97982A830327FE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2D8D23-EBFB-48E9-A257-691C1BD3123D}"/>
      </w:docPartPr>
      <w:docPartBody>
        <w:p w:rsidR="0094729B" w:rsidRDefault="00C412D2" w:rsidP="00C412D2">
          <w:pPr>
            <w:pStyle w:val="4295E7A67C0B4E7D97982A830327FECA3"/>
          </w:pPr>
          <w:r w:rsidRPr="00F1374D">
            <w:rPr>
              <w:rStyle w:val="Platzhaltertext"/>
              <w:rFonts w:ascii="Arial" w:hAnsi="Arial" w:cs="Arial"/>
              <w:sz w:val="14"/>
              <w:szCs w:val="14"/>
            </w:rPr>
            <w:t>Klicken Sie hier, um ein Datum einzugeben.</w:t>
          </w:r>
        </w:p>
      </w:docPartBody>
    </w:docPart>
    <w:docPart>
      <w:docPartPr>
        <w:name w:val="812AEB176C6C4536A735D2DF05527A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2C8AFA-C51D-472F-A60F-E775BAA00EEA}"/>
      </w:docPartPr>
      <w:docPartBody>
        <w:p w:rsidR="0094729B" w:rsidRDefault="00C412D2" w:rsidP="00C412D2">
          <w:pPr>
            <w:pStyle w:val="812AEB176C6C4536A735D2DF05527A673"/>
          </w:pPr>
          <w:r w:rsidRPr="00F1374D">
            <w:rPr>
              <w:rStyle w:val="Platzhaltertext"/>
              <w:rFonts w:ascii="Arial" w:hAnsi="Arial" w:cs="Arial"/>
              <w:sz w:val="14"/>
              <w:szCs w:val="14"/>
            </w:rPr>
            <w:t>Klicken Sie hier, um ein Datum einzugeben.</w:t>
          </w:r>
        </w:p>
      </w:docPartBody>
    </w:docPart>
    <w:docPart>
      <w:docPartPr>
        <w:name w:val="5E6A0E071B004F36BFCD346B2AA708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35CCC7-D00D-48D4-84EC-CC26D386C623}"/>
      </w:docPartPr>
      <w:docPartBody>
        <w:p w:rsidR="0094729B" w:rsidRDefault="00C412D2" w:rsidP="00C412D2">
          <w:pPr>
            <w:pStyle w:val="5E6A0E071B004F36BFCD346B2AA708CD3"/>
          </w:pPr>
          <w:r w:rsidRPr="00F1374D">
            <w:rPr>
              <w:rStyle w:val="Platzhaltertext"/>
              <w:rFonts w:ascii="Arial" w:hAnsi="Arial" w:cs="Arial"/>
              <w:sz w:val="14"/>
              <w:szCs w:val="14"/>
            </w:rPr>
            <w:t>Klicken Sie hier, um ein Datum einzugeben.</w:t>
          </w:r>
        </w:p>
      </w:docPartBody>
    </w:docPart>
    <w:docPart>
      <w:docPartPr>
        <w:name w:val="2185A1F9FEDC43249BA05E85A93B8C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D8C1CE-334A-4C5B-B5BB-6C1BBBD23399}"/>
      </w:docPartPr>
      <w:docPartBody>
        <w:p w:rsidR="0094729B" w:rsidRDefault="00C412D2" w:rsidP="00C412D2">
          <w:pPr>
            <w:pStyle w:val="2185A1F9FEDC43249BA05E85A93B8C7B3"/>
          </w:pPr>
          <w:r w:rsidRPr="00F1374D">
            <w:rPr>
              <w:rStyle w:val="Platzhaltertext"/>
              <w:rFonts w:ascii="Arial" w:hAnsi="Arial" w:cs="Arial"/>
              <w:sz w:val="14"/>
              <w:szCs w:val="14"/>
            </w:rPr>
            <w:t>Klicken Sie hier, um ein Datum einzugeben.</w:t>
          </w:r>
        </w:p>
      </w:docPartBody>
    </w:docPart>
    <w:docPart>
      <w:docPartPr>
        <w:name w:val="03C99DF4AF294613A654E650C37C9C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151404-01E3-4429-9FAA-39A74671BCBB}"/>
      </w:docPartPr>
      <w:docPartBody>
        <w:p w:rsidR="0094729B" w:rsidRDefault="00C412D2" w:rsidP="00C412D2">
          <w:pPr>
            <w:pStyle w:val="03C99DF4AF294613A654E650C37C9CB13"/>
          </w:pPr>
          <w:r w:rsidRPr="00F1374D">
            <w:rPr>
              <w:rStyle w:val="Platzhaltertext"/>
              <w:rFonts w:ascii="Arial" w:hAnsi="Arial" w:cs="Arial"/>
              <w:sz w:val="14"/>
              <w:szCs w:val="14"/>
            </w:rPr>
            <w:t>Klicken Sie hier, um ein Datum einzugeben.</w:t>
          </w:r>
        </w:p>
      </w:docPartBody>
    </w:docPart>
    <w:docPart>
      <w:docPartPr>
        <w:name w:val="31CBE998FF244FA48842DA6938B11A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545E0B-5AC4-4FE8-8CB9-167A8E43EB60}"/>
      </w:docPartPr>
      <w:docPartBody>
        <w:p w:rsidR="0094729B" w:rsidRDefault="00C412D2" w:rsidP="00C412D2">
          <w:pPr>
            <w:pStyle w:val="31CBE998FF244FA48842DA6938B11A5E3"/>
          </w:pPr>
          <w:r w:rsidRPr="00F1374D">
            <w:rPr>
              <w:rStyle w:val="Platzhaltertext"/>
              <w:rFonts w:ascii="Arial" w:hAnsi="Arial" w:cs="Arial"/>
              <w:sz w:val="14"/>
              <w:szCs w:val="14"/>
            </w:rPr>
            <w:t>Klicken Sie hier, um ein Datum einzugeben.</w:t>
          </w:r>
        </w:p>
      </w:docPartBody>
    </w:docPart>
    <w:docPart>
      <w:docPartPr>
        <w:name w:val="51AB74B81F4744FBBE933A436DD2F4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8CDB7F-E9C1-4EC5-AD39-58F5367995D8}"/>
      </w:docPartPr>
      <w:docPartBody>
        <w:p w:rsidR="00523A9E" w:rsidRDefault="007A634D" w:rsidP="007A634D">
          <w:pPr>
            <w:pStyle w:val="51AB74B81F4744FBBE933A436DD2F4B5"/>
          </w:pPr>
          <w:r w:rsidRPr="007527AE">
            <w:rPr>
              <w:rStyle w:val="Platzhaltertext"/>
              <w:rFonts w:ascii="Arial" w:hAnsi="Arial" w:cs="Arial"/>
              <w:sz w:val="16"/>
              <w:szCs w:val="16"/>
            </w:rPr>
            <w:t>Klicken Sie hier, um ein Datum einzugeben.</w:t>
          </w:r>
        </w:p>
      </w:docPartBody>
    </w:docPart>
    <w:docPart>
      <w:docPartPr>
        <w:name w:val="73A144A9427A4531A272FF6F2B2209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630CBB-120C-42BF-9FAF-174B5D189CF9}"/>
      </w:docPartPr>
      <w:docPartBody>
        <w:p w:rsidR="00523A9E" w:rsidRDefault="007A634D" w:rsidP="007A634D">
          <w:pPr>
            <w:pStyle w:val="73A144A9427A4531A272FF6F2B220925"/>
          </w:pPr>
          <w:r w:rsidRPr="007527AE">
            <w:rPr>
              <w:rStyle w:val="Platzhaltertext"/>
              <w:rFonts w:ascii="Arial" w:hAnsi="Arial" w:cs="Arial"/>
              <w:sz w:val="16"/>
              <w:szCs w:val="16"/>
            </w:rPr>
            <w:t>Klicken Sie hier, um ein Datum einzugeben.</w:t>
          </w:r>
        </w:p>
      </w:docPartBody>
    </w:docPart>
    <w:docPart>
      <w:docPartPr>
        <w:name w:val="25CDABAD307A499291056EE449A48C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C67B8A-729B-46FA-8B0A-58BB73A03514}"/>
      </w:docPartPr>
      <w:docPartBody>
        <w:p w:rsidR="00523A9E" w:rsidRDefault="007A634D" w:rsidP="007A634D">
          <w:pPr>
            <w:pStyle w:val="25CDABAD307A499291056EE449A48C05"/>
          </w:pPr>
          <w:r w:rsidRPr="007527AE">
            <w:rPr>
              <w:rStyle w:val="Platzhaltertext"/>
              <w:rFonts w:ascii="Arial" w:hAnsi="Arial" w:cs="Arial"/>
              <w:sz w:val="16"/>
              <w:szCs w:val="16"/>
            </w:rPr>
            <w:t>Klicken Sie hier,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75D3"/>
    <w:rsid w:val="000E63DE"/>
    <w:rsid w:val="00160367"/>
    <w:rsid w:val="00313DD1"/>
    <w:rsid w:val="004B32A1"/>
    <w:rsid w:val="00523A9E"/>
    <w:rsid w:val="005A530D"/>
    <w:rsid w:val="00607BBE"/>
    <w:rsid w:val="007A634D"/>
    <w:rsid w:val="0094729B"/>
    <w:rsid w:val="00B3037B"/>
    <w:rsid w:val="00C412D2"/>
    <w:rsid w:val="00CA2CE1"/>
    <w:rsid w:val="00CD7199"/>
    <w:rsid w:val="00F4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634D"/>
    <w:rPr>
      <w:color w:val="808080"/>
    </w:rPr>
  </w:style>
  <w:style w:type="paragraph" w:customStyle="1" w:styleId="3DF94303BCF74368AC2AA543195BB3954">
    <w:name w:val="3DF94303BCF74368AC2AA543195BB3954"/>
    <w:rsid w:val="00C412D2"/>
    <w:rPr>
      <w:rFonts w:eastAsiaTheme="minorHAnsi"/>
      <w:lang w:eastAsia="en-US"/>
    </w:rPr>
  </w:style>
  <w:style w:type="paragraph" w:customStyle="1" w:styleId="E422E94051FD47CB8DB10C9B96E842AD4">
    <w:name w:val="E422E94051FD47CB8DB10C9B96E842AD4"/>
    <w:rsid w:val="00C412D2"/>
    <w:rPr>
      <w:rFonts w:eastAsiaTheme="minorHAnsi"/>
      <w:lang w:eastAsia="en-US"/>
    </w:rPr>
  </w:style>
  <w:style w:type="paragraph" w:customStyle="1" w:styleId="682C532C75CD4962BFB9BD52142E621E4">
    <w:name w:val="682C532C75CD4962BFB9BD52142E621E4"/>
    <w:rsid w:val="00C412D2"/>
    <w:rPr>
      <w:rFonts w:eastAsiaTheme="minorHAnsi"/>
      <w:lang w:eastAsia="en-US"/>
    </w:rPr>
  </w:style>
  <w:style w:type="paragraph" w:customStyle="1" w:styleId="2EF4E69F7FD740A397FF367383855FCD4">
    <w:name w:val="2EF4E69F7FD740A397FF367383855FCD4"/>
    <w:rsid w:val="00C412D2"/>
    <w:rPr>
      <w:rFonts w:eastAsiaTheme="minorHAnsi"/>
      <w:lang w:eastAsia="en-US"/>
    </w:rPr>
  </w:style>
  <w:style w:type="paragraph" w:customStyle="1" w:styleId="B373E9295BAD44DBABF9EEA0D24382334">
    <w:name w:val="B373E9295BAD44DBABF9EEA0D24382334"/>
    <w:rsid w:val="00C412D2"/>
    <w:rPr>
      <w:rFonts w:eastAsiaTheme="minorHAnsi"/>
      <w:lang w:eastAsia="en-US"/>
    </w:rPr>
  </w:style>
  <w:style w:type="paragraph" w:customStyle="1" w:styleId="7DDFF4D3F8804E92BDF4DD9E46933DA24">
    <w:name w:val="7DDFF4D3F8804E92BDF4DD9E46933DA24"/>
    <w:rsid w:val="00C412D2"/>
    <w:rPr>
      <w:rFonts w:eastAsiaTheme="minorHAnsi"/>
      <w:lang w:eastAsia="en-US"/>
    </w:rPr>
  </w:style>
  <w:style w:type="paragraph" w:customStyle="1" w:styleId="94868B66324E465CB49A30699E22BBF64">
    <w:name w:val="94868B66324E465CB49A30699E22BBF64"/>
    <w:rsid w:val="00C412D2"/>
    <w:rPr>
      <w:rFonts w:eastAsiaTheme="minorHAnsi"/>
      <w:lang w:eastAsia="en-US"/>
    </w:rPr>
  </w:style>
  <w:style w:type="paragraph" w:customStyle="1" w:styleId="EC6EB925367E4C55B65FD8B191B408464">
    <w:name w:val="EC6EB925367E4C55B65FD8B191B408464"/>
    <w:rsid w:val="00C412D2"/>
    <w:rPr>
      <w:rFonts w:eastAsiaTheme="minorHAnsi"/>
      <w:lang w:eastAsia="en-US"/>
    </w:rPr>
  </w:style>
  <w:style w:type="paragraph" w:customStyle="1" w:styleId="9CAAAF5D37304D33ABF4B107D228A2C44">
    <w:name w:val="9CAAAF5D37304D33ABF4B107D228A2C44"/>
    <w:rsid w:val="00C412D2"/>
    <w:rPr>
      <w:rFonts w:eastAsiaTheme="minorHAnsi"/>
      <w:lang w:eastAsia="en-US"/>
    </w:rPr>
  </w:style>
  <w:style w:type="paragraph" w:customStyle="1" w:styleId="D8548E2FA80A4096B36784F26730E1834">
    <w:name w:val="D8548E2FA80A4096B36784F26730E1834"/>
    <w:rsid w:val="00C412D2"/>
    <w:rPr>
      <w:rFonts w:eastAsiaTheme="minorHAnsi"/>
      <w:lang w:eastAsia="en-US"/>
    </w:rPr>
  </w:style>
  <w:style w:type="paragraph" w:customStyle="1" w:styleId="7FB4A4AC2A1C4D3AAE95FA30966771B24">
    <w:name w:val="7FB4A4AC2A1C4D3AAE95FA30966771B24"/>
    <w:rsid w:val="00C412D2"/>
    <w:rPr>
      <w:rFonts w:eastAsiaTheme="minorHAnsi"/>
      <w:lang w:eastAsia="en-US"/>
    </w:rPr>
  </w:style>
  <w:style w:type="paragraph" w:customStyle="1" w:styleId="419D850B06DC4A8A814F649DA0A3E7924">
    <w:name w:val="419D850B06DC4A8A814F649DA0A3E7924"/>
    <w:rsid w:val="00C412D2"/>
    <w:rPr>
      <w:rFonts w:eastAsiaTheme="minorHAnsi"/>
      <w:lang w:eastAsia="en-US"/>
    </w:rPr>
  </w:style>
  <w:style w:type="paragraph" w:customStyle="1" w:styleId="C033D889718842D0B7F743A2E9A5D4CD4">
    <w:name w:val="C033D889718842D0B7F743A2E9A5D4CD4"/>
    <w:rsid w:val="00C412D2"/>
    <w:rPr>
      <w:rFonts w:eastAsiaTheme="minorHAnsi"/>
      <w:lang w:eastAsia="en-US"/>
    </w:rPr>
  </w:style>
  <w:style w:type="paragraph" w:customStyle="1" w:styleId="402B207F48CA4195B11D33CAB3800D9D4">
    <w:name w:val="402B207F48CA4195B11D33CAB3800D9D4"/>
    <w:rsid w:val="00C412D2"/>
    <w:rPr>
      <w:rFonts w:eastAsiaTheme="minorHAnsi"/>
      <w:lang w:eastAsia="en-US"/>
    </w:rPr>
  </w:style>
  <w:style w:type="paragraph" w:customStyle="1" w:styleId="CC727338C4974C8AAA4DC86291AE4D194">
    <w:name w:val="CC727338C4974C8AAA4DC86291AE4D194"/>
    <w:rsid w:val="00C412D2"/>
    <w:rPr>
      <w:rFonts w:eastAsiaTheme="minorHAnsi"/>
      <w:lang w:eastAsia="en-US"/>
    </w:rPr>
  </w:style>
  <w:style w:type="paragraph" w:customStyle="1" w:styleId="3CD19A0D9FF74565993DC72EDFE7B4243">
    <w:name w:val="3CD19A0D9FF74565993DC72EDFE7B4243"/>
    <w:rsid w:val="00C412D2"/>
    <w:rPr>
      <w:rFonts w:eastAsiaTheme="minorHAnsi"/>
      <w:lang w:eastAsia="en-US"/>
    </w:rPr>
  </w:style>
  <w:style w:type="paragraph" w:customStyle="1" w:styleId="4A3DAE056BB949C7B13DB14AC5EBE2FD3">
    <w:name w:val="4A3DAE056BB949C7B13DB14AC5EBE2FD3"/>
    <w:rsid w:val="00C412D2"/>
    <w:rPr>
      <w:rFonts w:eastAsiaTheme="minorHAnsi"/>
      <w:lang w:eastAsia="en-US"/>
    </w:rPr>
  </w:style>
  <w:style w:type="paragraph" w:customStyle="1" w:styleId="327F37D9EC9B48ACA57BD81A82E3BFA73">
    <w:name w:val="327F37D9EC9B48ACA57BD81A82E3BFA73"/>
    <w:rsid w:val="00C412D2"/>
    <w:rPr>
      <w:rFonts w:eastAsiaTheme="minorHAnsi"/>
      <w:lang w:eastAsia="en-US"/>
    </w:rPr>
  </w:style>
  <w:style w:type="paragraph" w:customStyle="1" w:styleId="4295E7A67C0B4E7D97982A830327FECA3">
    <w:name w:val="4295E7A67C0B4E7D97982A830327FECA3"/>
    <w:rsid w:val="00C412D2"/>
    <w:rPr>
      <w:rFonts w:eastAsiaTheme="minorHAnsi"/>
      <w:lang w:eastAsia="en-US"/>
    </w:rPr>
  </w:style>
  <w:style w:type="paragraph" w:customStyle="1" w:styleId="812AEB176C6C4536A735D2DF05527A673">
    <w:name w:val="812AEB176C6C4536A735D2DF05527A673"/>
    <w:rsid w:val="00C412D2"/>
    <w:rPr>
      <w:rFonts w:eastAsiaTheme="minorHAnsi"/>
      <w:lang w:eastAsia="en-US"/>
    </w:rPr>
  </w:style>
  <w:style w:type="paragraph" w:customStyle="1" w:styleId="5E6A0E071B004F36BFCD346B2AA708CD3">
    <w:name w:val="5E6A0E071B004F36BFCD346B2AA708CD3"/>
    <w:rsid w:val="00C412D2"/>
    <w:rPr>
      <w:rFonts w:eastAsiaTheme="minorHAnsi"/>
      <w:lang w:eastAsia="en-US"/>
    </w:rPr>
  </w:style>
  <w:style w:type="paragraph" w:customStyle="1" w:styleId="2185A1F9FEDC43249BA05E85A93B8C7B3">
    <w:name w:val="2185A1F9FEDC43249BA05E85A93B8C7B3"/>
    <w:rsid w:val="00C412D2"/>
    <w:rPr>
      <w:rFonts w:eastAsiaTheme="minorHAnsi"/>
      <w:lang w:eastAsia="en-US"/>
    </w:rPr>
  </w:style>
  <w:style w:type="paragraph" w:customStyle="1" w:styleId="03C99DF4AF294613A654E650C37C9CB13">
    <w:name w:val="03C99DF4AF294613A654E650C37C9CB13"/>
    <w:rsid w:val="00C412D2"/>
    <w:rPr>
      <w:rFonts w:eastAsiaTheme="minorHAnsi"/>
      <w:lang w:eastAsia="en-US"/>
    </w:rPr>
  </w:style>
  <w:style w:type="paragraph" w:customStyle="1" w:styleId="31CBE998FF244FA48842DA6938B11A5E3">
    <w:name w:val="31CBE998FF244FA48842DA6938B11A5E3"/>
    <w:rsid w:val="00C412D2"/>
    <w:rPr>
      <w:rFonts w:eastAsiaTheme="minorHAnsi"/>
      <w:lang w:eastAsia="en-US"/>
    </w:rPr>
  </w:style>
  <w:style w:type="paragraph" w:customStyle="1" w:styleId="C3B27367C0114E8C832224BC4A03E7EF4">
    <w:name w:val="C3B27367C0114E8C832224BC4A03E7EF4"/>
    <w:rsid w:val="00C412D2"/>
    <w:rPr>
      <w:rFonts w:eastAsiaTheme="minorHAnsi"/>
      <w:lang w:eastAsia="en-US"/>
    </w:rPr>
  </w:style>
  <w:style w:type="paragraph" w:customStyle="1" w:styleId="4AE6CC80A3AA49FB8387B5F45F96EF2A4">
    <w:name w:val="4AE6CC80A3AA49FB8387B5F45F96EF2A4"/>
    <w:rsid w:val="00C412D2"/>
    <w:rPr>
      <w:rFonts w:eastAsiaTheme="minorHAnsi"/>
      <w:lang w:eastAsia="en-US"/>
    </w:rPr>
  </w:style>
  <w:style w:type="paragraph" w:customStyle="1" w:styleId="174BE6DDDDAC4D93AA910726EC3E47534">
    <w:name w:val="174BE6DDDDAC4D93AA910726EC3E47534"/>
    <w:rsid w:val="00C412D2"/>
    <w:rPr>
      <w:rFonts w:eastAsiaTheme="minorHAnsi"/>
      <w:lang w:eastAsia="en-US"/>
    </w:rPr>
  </w:style>
  <w:style w:type="paragraph" w:customStyle="1" w:styleId="6EEB467C32324355A58FD3CDC32562304">
    <w:name w:val="6EEB467C32324355A58FD3CDC32562304"/>
    <w:rsid w:val="00C412D2"/>
    <w:rPr>
      <w:rFonts w:eastAsiaTheme="minorHAnsi"/>
      <w:lang w:eastAsia="en-US"/>
    </w:rPr>
  </w:style>
  <w:style w:type="paragraph" w:customStyle="1" w:styleId="92014F3D53AC4F75A311478666742A414">
    <w:name w:val="92014F3D53AC4F75A311478666742A414"/>
    <w:rsid w:val="00C412D2"/>
    <w:rPr>
      <w:rFonts w:eastAsiaTheme="minorHAnsi"/>
      <w:lang w:eastAsia="en-US"/>
    </w:rPr>
  </w:style>
  <w:style w:type="paragraph" w:customStyle="1" w:styleId="BF715EAD8B9148198F2E675435220E9F4">
    <w:name w:val="BF715EAD8B9148198F2E675435220E9F4"/>
    <w:rsid w:val="00C412D2"/>
    <w:rPr>
      <w:rFonts w:eastAsiaTheme="minorHAnsi"/>
      <w:lang w:eastAsia="en-US"/>
    </w:rPr>
  </w:style>
  <w:style w:type="paragraph" w:customStyle="1" w:styleId="0C63A4627782412390B5B22C527D9DAF4">
    <w:name w:val="0C63A4627782412390B5B22C527D9DAF4"/>
    <w:rsid w:val="00C412D2"/>
    <w:rPr>
      <w:rFonts w:eastAsiaTheme="minorHAnsi"/>
      <w:lang w:eastAsia="en-US"/>
    </w:rPr>
  </w:style>
  <w:style w:type="paragraph" w:customStyle="1" w:styleId="DC004919DC1B4F1B98FE4DC8E52CAE594">
    <w:name w:val="DC004919DC1B4F1B98FE4DC8E52CAE594"/>
    <w:rsid w:val="00C412D2"/>
    <w:rPr>
      <w:rFonts w:eastAsiaTheme="minorHAnsi"/>
      <w:lang w:eastAsia="en-US"/>
    </w:rPr>
  </w:style>
  <w:style w:type="paragraph" w:customStyle="1" w:styleId="311973ED56C84C2AAF6A536F9137E21F4">
    <w:name w:val="311973ED56C84C2AAF6A536F9137E21F4"/>
    <w:rsid w:val="00C412D2"/>
    <w:rPr>
      <w:rFonts w:eastAsiaTheme="minorHAnsi"/>
      <w:lang w:eastAsia="en-US"/>
    </w:rPr>
  </w:style>
  <w:style w:type="paragraph" w:customStyle="1" w:styleId="73E12AD88F7842FCA7F1C9B6055436724">
    <w:name w:val="73E12AD88F7842FCA7F1C9B6055436724"/>
    <w:rsid w:val="00C412D2"/>
    <w:rPr>
      <w:rFonts w:eastAsiaTheme="minorHAnsi"/>
      <w:lang w:eastAsia="en-US"/>
    </w:rPr>
  </w:style>
  <w:style w:type="paragraph" w:customStyle="1" w:styleId="51AB74B81F4744FBBE933A436DD2F4B5">
    <w:name w:val="51AB74B81F4744FBBE933A436DD2F4B5"/>
    <w:rsid w:val="007A634D"/>
  </w:style>
  <w:style w:type="paragraph" w:customStyle="1" w:styleId="73A144A9427A4531A272FF6F2B220925">
    <w:name w:val="73A144A9427A4531A272FF6F2B220925"/>
    <w:rsid w:val="007A634D"/>
  </w:style>
  <w:style w:type="paragraph" w:customStyle="1" w:styleId="25CDABAD307A499291056EE449A48C05">
    <w:name w:val="25CDABAD307A499291056EE449A48C05"/>
    <w:rsid w:val="007A63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C:\Users\awa\Desktop\SSKontrollblatt_neu.dotm</Template>
  <TotalTime>0</TotalTime>
  <Pages>1</Pages>
  <Words>907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 Walker</dc:creator>
  <cp:keywords/>
  <dc:description/>
  <cp:lastModifiedBy>Helpdesk</cp:lastModifiedBy>
  <cp:revision>2</cp:revision>
  <dcterms:created xsi:type="dcterms:W3CDTF">2018-01-03T16:38:00Z</dcterms:created>
  <dcterms:modified xsi:type="dcterms:W3CDTF">2026-03-09T09:40:00Z</dcterms:modified>
</cp:coreProperties>
</file>